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632616FF" w:rsidR="00CB3F7D" w:rsidRPr="0033027D" w:rsidRDefault="00CB3F7D" w:rsidP="00CB3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0809302"/>
      <w:bookmarkStart w:id="2" w:name="_GoBack"/>
      <w:bookmarkEnd w:id="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#83</w:t>
      </w:r>
      <w:r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190159</w:t>
      </w:r>
    </w:p>
    <w:p w14:paraId="0B3DFCD9" w14:textId="3E5E8F5C" w:rsidR="006A45BA" w:rsidRPr="005065B6" w:rsidRDefault="00CB3F7D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Shenzhen, China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18-21, 2019</w:t>
      </w:r>
      <w:bookmarkEnd w:id="0"/>
      <w:bookmarkEnd w:id="1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r w:rsidR="00CE296E" w:rsidRPr="00567415">
        <w:rPr>
          <w:rFonts w:eastAsia="Batang" w:cs="Arial"/>
          <w:sz w:val="18"/>
          <w:szCs w:val="18"/>
          <w:lang w:eastAsia="zh-CN"/>
        </w:rPr>
        <w:t>182257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185"/>
        <w:gridCol w:w="31"/>
        <w:gridCol w:w="779"/>
        <w:gridCol w:w="3617"/>
      </w:tblGrid>
      <w:tr w:rsidR="001539D3" w:rsidRPr="00614771" w14:paraId="0B3DFD77" w14:textId="77777777" w:rsidTr="007B192B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18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810" w:type="dxa"/>
            <w:gridSpan w:val="2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2F184C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810" w:type="dxa"/>
            <w:gridSpan w:val="2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10" w:type="dxa"/>
            <w:gridSpan w:val="2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810" w:type="dxa"/>
            <w:gridSpan w:val="2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18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3B_DL_1A-3A-8A_n78A_UL_1A_n78A (completed)</w:t>
            </w:r>
          </w:p>
          <w:p w14:paraId="0B3DFF8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2B_DL_1A-3C_n78A_UL_1A_n78A (completed)</w:t>
            </w:r>
          </w:p>
        </w:tc>
      </w:tr>
      <w:tr w:rsidR="00747469" w:rsidRPr="00614771" w14:paraId="0B3DFF9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3B_DL_1A-3A-8A_n78A_UL_3A_n78A (completed)</w:t>
            </w:r>
          </w:p>
          <w:p w14:paraId="0B3DFF9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2B_DL_1A-3C_n78A_UL_3A_n78A (completed)</w:t>
            </w:r>
          </w:p>
        </w:tc>
      </w:tr>
      <w:tr w:rsidR="00747469" w:rsidRPr="00614771" w14:paraId="0B3DFFA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3B_DL_1A-3A-8A_n78A_UL_8A_n78A (completed)</w:t>
            </w:r>
          </w:p>
          <w:p w14:paraId="0B3DFF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2B_DL_3C-8A_n78A_UL_8A_n78A (new)</w:t>
            </w:r>
          </w:p>
        </w:tc>
      </w:tr>
      <w:tr w:rsidR="00747469" w:rsidRPr="00614771" w14:paraId="0B3DFFA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2F18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810" w:type="dxa"/>
            <w:gridSpan w:val="2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7B192B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2F18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810" w:type="dxa"/>
            <w:gridSpan w:val="2"/>
          </w:tcPr>
          <w:p w14:paraId="0B3DFFB0" w14:textId="711E9AE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779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747469" w:rsidRPr="00614771" w14:paraId="0B3E00A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2" w14:textId="0BF50C6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A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747469" w:rsidRPr="00614771" w14:paraId="0B3E0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C" w14:textId="52E9BC6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A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747469" w:rsidRPr="00614771" w14:paraId="0B3E00B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B6" w14:textId="6BEDDEA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B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747469" w:rsidRPr="00614771" w14:paraId="0B3E00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0" w14:textId="1F84D7E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C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747469" w:rsidRPr="00614771" w14:paraId="0B3E00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C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9" w14:textId="465BD4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C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3" w14:textId="4BFB7C5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D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747469" w:rsidRPr="00614771" w14:paraId="0B3E00E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D" w14:textId="09DE00F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D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747469" w:rsidRPr="00614771" w14:paraId="0B3E00E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E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E7" w14:textId="24D85BD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E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2" w14:textId="1B4781C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F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747469" w:rsidRPr="00614771" w14:paraId="0B3E010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D" w14:textId="214B484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F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747469" w:rsidRPr="00614771" w14:paraId="0B3E01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0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108" w14:textId="602085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977E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10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747469" w:rsidRPr="00614771" w14:paraId="0B3E01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747469" w:rsidRPr="00614771" w14:paraId="0B3E012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747469" w:rsidRPr="00614771" w14:paraId="0B3E013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747469" w:rsidRPr="00614771" w14:paraId="0B3E014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4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747469" w:rsidRPr="00614771" w14:paraId="0B3E01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747469" w:rsidRPr="00614771" w14:paraId="0B3E016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747469" w:rsidRPr="00614771" w14:paraId="0B3E016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747469" w:rsidRPr="00614771" w14:paraId="0B3E0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2F18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2F18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2F18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7B192B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7B192B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7B192B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7B192B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7B192B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810" w:type="dxa"/>
            <w:gridSpan w:val="2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7B192B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7B192B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7B192B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7B192B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7B192B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7B192B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7B192B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7B192B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7B192B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7B192B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7B192B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7B192B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7B192B">
        <w:trPr>
          <w:cantSplit/>
        </w:trPr>
        <w:tc>
          <w:tcPr>
            <w:tcW w:w="2976" w:type="dxa"/>
            <w:gridSpan w:val="2"/>
          </w:tcPr>
          <w:p w14:paraId="0B3E025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7B192B">
        <w:trPr>
          <w:cantSplit/>
        </w:trPr>
        <w:tc>
          <w:tcPr>
            <w:tcW w:w="2976" w:type="dxa"/>
            <w:gridSpan w:val="2"/>
          </w:tcPr>
          <w:p w14:paraId="0B3E026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7B192B">
        <w:trPr>
          <w:cantSplit/>
        </w:trPr>
        <w:tc>
          <w:tcPr>
            <w:tcW w:w="2976" w:type="dxa"/>
            <w:gridSpan w:val="2"/>
          </w:tcPr>
          <w:p w14:paraId="0B3E026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7B192B">
        <w:trPr>
          <w:cantSplit/>
        </w:trPr>
        <w:tc>
          <w:tcPr>
            <w:tcW w:w="2976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7B192B">
        <w:trPr>
          <w:cantSplit/>
        </w:trPr>
        <w:tc>
          <w:tcPr>
            <w:tcW w:w="2976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7B192B">
        <w:trPr>
          <w:cantSplit/>
        </w:trPr>
        <w:tc>
          <w:tcPr>
            <w:tcW w:w="2976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7B192B">
        <w:trPr>
          <w:cantSplit/>
        </w:trPr>
        <w:tc>
          <w:tcPr>
            <w:tcW w:w="2976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7B192B">
        <w:trPr>
          <w:cantSplit/>
        </w:trPr>
        <w:tc>
          <w:tcPr>
            <w:tcW w:w="2976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7B192B">
        <w:trPr>
          <w:cantSplit/>
        </w:trPr>
        <w:tc>
          <w:tcPr>
            <w:tcW w:w="2976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7B192B">
        <w:trPr>
          <w:cantSplit/>
        </w:trPr>
        <w:tc>
          <w:tcPr>
            <w:tcW w:w="2976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7B192B">
        <w:trPr>
          <w:cantSplit/>
        </w:trPr>
        <w:tc>
          <w:tcPr>
            <w:tcW w:w="2976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7B192B">
        <w:trPr>
          <w:cantSplit/>
        </w:trPr>
        <w:tc>
          <w:tcPr>
            <w:tcW w:w="2976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7B192B">
        <w:trPr>
          <w:cantSplit/>
        </w:trPr>
        <w:tc>
          <w:tcPr>
            <w:tcW w:w="2976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7B192B">
        <w:trPr>
          <w:cantSplit/>
        </w:trPr>
        <w:tc>
          <w:tcPr>
            <w:tcW w:w="2976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7B192B">
        <w:trPr>
          <w:cantSplit/>
        </w:trPr>
        <w:tc>
          <w:tcPr>
            <w:tcW w:w="2976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7B192B">
        <w:trPr>
          <w:cantSplit/>
        </w:trPr>
        <w:tc>
          <w:tcPr>
            <w:tcW w:w="2976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7B192B">
        <w:trPr>
          <w:cantSplit/>
        </w:trPr>
        <w:tc>
          <w:tcPr>
            <w:tcW w:w="2976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7B192B">
        <w:trPr>
          <w:cantSplit/>
        </w:trPr>
        <w:tc>
          <w:tcPr>
            <w:tcW w:w="2976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7B192B">
        <w:trPr>
          <w:cantSplit/>
        </w:trPr>
        <w:tc>
          <w:tcPr>
            <w:tcW w:w="2976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7B192B">
        <w:trPr>
          <w:cantSplit/>
        </w:trPr>
        <w:tc>
          <w:tcPr>
            <w:tcW w:w="2976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7B192B">
        <w:trPr>
          <w:cantSplit/>
        </w:trPr>
        <w:tc>
          <w:tcPr>
            <w:tcW w:w="2976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7B192B">
        <w:trPr>
          <w:cantSplit/>
        </w:trPr>
        <w:tc>
          <w:tcPr>
            <w:tcW w:w="2976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7B192B">
        <w:trPr>
          <w:cantSplit/>
        </w:trPr>
        <w:tc>
          <w:tcPr>
            <w:tcW w:w="2976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7B192B">
        <w:trPr>
          <w:cantSplit/>
        </w:trPr>
        <w:tc>
          <w:tcPr>
            <w:tcW w:w="2976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7B192B">
        <w:trPr>
          <w:cantSplit/>
        </w:trPr>
        <w:tc>
          <w:tcPr>
            <w:tcW w:w="2976" w:type="dxa"/>
            <w:gridSpan w:val="2"/>
          </w:tcPr>
          <w:p w14:paraId="0B3E0322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7B192B">
        <w:trPr>
          <w:cantSplit/>
        </w:trPr>
        <w:tc>
          <w:tcPr>
            <w:tcW w:w="2976" w:type="dxa"/>
            <w:gridSpan w:val="2"/>
          </w:tcPr>
          <w:p w14:paraId="0B3E032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7B192B">
        <w:trPr>
          <w:cantSplit/>
        </w:trPr>
        <w:tc>
          <w:tcPr>
            <w:tcW w:w="2976" w:type="dxa"/>
            <w:gridSpan w:val="2"/>
          </w:tcPr>
          <w:p w14:paraId="0B3E033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7B192B">
        <w:trPr>
          <w:cantSplit/>
        </w:trPr>
        <w:tc>
          <w:tcPr>
            <w:tcW w:w="2976" w:type="dxa"/>
            <w:gridSpan w:val="2"/>
          </w:tcPr>
          <w:p w14:paraId="0B3E034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7B192B">
        <w:trPr>
          <w:cantSplit/>
        </w:trPr>
        <w:tc>
          <w:tcPr>
            <w:tcW w:w="2976" w:type="dxa"/>
            <w:gridSpan w:val="2"/>
          </w:tcPr>
          <w:p w14:paraId="0B3E034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7B192B">
        <w:trPr>
          <w:cantSplit/>
        </w:trPr>
        <w:tc>
          <w:tcPr>
            <w:tcW w:w="2976" w:type="dxa"/>
            <w:gridSpan w:val="2"/>
          </w:tcPr>
          <w:p w14:paraId="0B3E035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7B192B">
        <w:trPr>
          <w:cantSplit/>
        </w:trPr>
        <w:tc>
          <w:tcPr>
            <w:tcW w:w="2976" w:type="dxa"/>
            <w:gridSpan w:val="2"/>
          </w:tcPr>
          <w:p w14:paraId="0B3E036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7B192B">
        <w:trPr>
          <w:cantSplit/>
        </w:trPr>
        <w:tc>
          <w:tcPr>
            <w:tcW w:w="2976" w:type="dxa"/>
            <w:gridSpan w:val="2"/>
          </w:tcPr>
          <w:p w14:paraId="0B3E036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7B192B">
        <w:trPr>
          <w:cantSplit/>
        </w:trPr>
        <w:tc>
          <w:tcPr>
            <w:tcW w:w="2976" w:type="dxa"/>
            <w:gridSpan w:val="2"/>
          </w:tcPr>
          <w:p w14:paraId="0B3E037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7B192B">
        <w:trPr>
          <w:cantSplit/>
        </w:trPr>
        <w:tc>
          <w:tcPr>
            <w:tcW w:w="2976" w:type="dxa"/>
            <w:gridSpan w:val="2"/>
          </w:tcPr>
          <w:p w14:paraId="0B3E038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7B192B">
        <w:trPr>
          <w:cantSplit/>
        </w:trPr>
        <w:tc>
          <w:tcPr>
            <w:tcW w:w="2976" w:type="dxa"/>
            <w:gridSpan w:val="2"/>
          </w:tcPr>
          <w:p w14:paraId="0B3E039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7B192B">
        <w:trPr>
          <w:cantSplit/>
        </w:trPr>
        <w:tc>
          <w:tcPr>
            <w:tcW w:w="2976" w:type="dxa"/>
            <w:gridSpan w:val="2"/>
          </w:tcPr>
          <w:p w14:paraId="0B3E039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7B192B">
        <w:trPr>
          <w:cantSplit/>
        </w:trPr>
        <w:tc>
          <w:tcPr>
            <w:tcW w:w="2976" w:type="dxa"/>
            <w:gridSpan w:val="2"/>
          </w:tcPr>
          <w:p w14:paraId="0B3E03A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7B192B">
        <w:trPr>
          <w:cantSplit/>
        </w:trPr>
        <w:tc>
          <w:tcPr>
            <w:tcW w:w="2976" w:type="dxa"/>
            <w:gridSpan w:val="2"/>
          </w:tcPr>
          <w:p w14:paraId="0B3E03B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7B192B">
        <w:trPr>
          <w:cantSplit/>
        </w:trPr>
        <w:tc>
          <w:tcPr>
            <w:tcW w:w="2976" w:type="dxa"/>
            <w:gridSpan w:val="2"/>
          </w:tcPr>
          <w:p w14:paraId="0B3E03B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7B192B">
        <w:trPr>
          <w:cantSplit/>
        </w:trPr>
        <w:tc>
          <w:tcPr>
            <w:tcW w:w="2976" w:type="dxa"/>
            <w:gridSpan w:val="2"/>
          </w:tcPr>
          <w:p w14:paraId="0B3E03C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7B192B">
        <w:trPr>
          <w:cantSplit/>
        </w:trPr>
        <w:tc>
          <w:tcPr>
            <w:tcW w:w="2976" w:type="dxa"/>
            <w:gridSpan w:val="2"/>
          </w:tcPr>
          <w:p w14:paraId="0B3E03D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7B192B">
        <w:trPr>
          <w:cantSplit/>
        </w:trPr>
        <w:tc>
          <w:tcPr>
            <w:tcW w:w="2976" w:type="dxa"/>
            <w:gridSpan w:val="2"/>
          </w:tcPr>
          <w:p w14:paraId="0B3E03D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7B192B">
        <w:trPr>
          <w:cantSplit/>
        </w:trPr>
        <w:tc>
          <w:tcPr>
            <w:tcW w:w="2976" w:type="dxa"/>
            <w:gridSpan w:val="2"/>
          </w:tcPr>
          <w:p w14:paraId="0B3E03E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7B192B">
        <w:trPr>
          <w:cantSplit/>
        </w:trPr>
        <w:tc>
          <w:tcPr>
            <w:tcW w:w="2976" w:type="dxa"/>
            <w:gridSpan w:val="2"/>
          </w:tcPr>
          <w:p w14:paraId="0B3E03F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7B192B">
        <w:trPr>
          <w:cantSplit/>
        </w:trPr>
        <w:tc>
          <w:tcPr>
            <w:tcW w:w="2976" w:type="dxa"/>
            <w:gridSpan w:val="2"/>
          </w:tcPr>
          <w:p w14:paraId="0B3E03F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7B192B">
        <w:trPr>
          <w:cantSplit/>
        </w:trPr>
        <w:tc>
          <w:tcPr>
            <w:tcW w:w="2976" w:type="dxa"/>
            <w:gridSpan w:val="2"/>
          </w:tcPr>
          <w:p w14:paraId="0B3E040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7B192B">
        <w:trPr>
          <w:cantSplit/>
        </w:trPr>
        <w:tc>
          <w:tcPr>
            <w:tcW w:w="2976" w:type="dxa"/>
            <w:gridSpan w:val="2"/>
          </w:tcPr>
          <w:p w14:paraId="0B3E041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7B192B">
        <w:trPr>
          <w:cantSplit/>
        </w:trPr>
        <w:tc>
          <w:tcPr>
            <w:tcW w:w="2976" w:type="dxa"/>
            <w:gridSpan w:val="2"/>
          </w:tcPr>
          <w:p w14:paraId="0B3E041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7B192B">
        <w:trPr>
          <w:cantSplit/>
        </w:trPr>
        <w:tc>
          <w:tcPr>
            <w:tcW w:w="2976" w:type="dxa"/>
            <w:gridSpan w:val="2"/>
          </w:tcPr>
          <w:p w14:paraId="0B3E042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7B192B">
        <w:trPr>
          <w:cantSplit/>
        </w:trPr>
        <w:tc>
          <w:tcPr>
            <w:tcW w:w="2976" w:type="dxa"/>
            <w:gridSpan w:val="2"/>
          </w:tcPr>
          <w:p w14:paraId="0B3E043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7B192B">
        <w:trPr>
          <w:cantSplit/>
        </w:trPr>
        <w:tc>
          <w:tcPr>
            <w:tcW w:w="2976" w:type="dxa"/>
            <w:gridSpan w:val="2"/>
          </w:tcPr>
          <w:p w14:paraId="0B3E044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7B192B">
        <w:trPr>
          <w:cantSplit/>
        </w:trPr>
        <w:tc>
          <w:tcPr>
            <w:tcW w:w="2976" w:type="dxa"/>
            <w:gridSpan w:val="2"/>
          </w:tcPr>
          <w:p w14:paraId="0B3E044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7B192B">
        <w:trPr>
          <w:cantSplit/>
        </w:trPr>
        <w:tc>
          <w:tcPr>
            <w:tcW w:w="2976" w:type="dxa"/>
            <w:gridSpan w:val="2"/>
          </w:tcPr>
          <w:p w14:paraId="0B3E045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7B192B">
        <w:trPr>
          <w:cantSplit/>
        </w:trPr>
        <w:tc>
          <w:tcPr>
            <w:tcW w:w="2976" w:type="dxa"/>
            <w:gridSpan w:val="2"/>
          </w:tcPr>
          <w:p w14:paraId="0B3E046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7B192B">
        <w:trPr>
          <w:cantSplit/>
        </w:trPr>
        <w:tc>
          <w:tcPr>
            <w:tcW w:w="2976" w:type="dxa"/>
            <w:gridSpan w:val="2"/>
          </w:tcPr>
          <w:p w14:paraId="0B3E046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7B192B">
        <w:trPr>
          <w:cantSplit/>
        </w:trPr>
        <w:tc>
          <w:tcPr>
            <w:tcW w:w="2976" w:type="dxa"/>
            <w:gridSpan w:val="2"/>
          </w:tcPr>
          <w:p w14:paraId="0B3E047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7B192B">
        <w:trPr>
          <w:cantSplit/>
        </w:trPr>
        <w:tc>
          <w:tcPr>
            <w:tcW w:w="2976" w:type="dxa"/>
            <w:gridSpan w:val="2"/>
          </w:tcPr>
          <w:p w14:paraId="0B3E048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7B192B">
        <w:trPr>
          <w:cantSplit/>
        </w:trPr>
        <w:tc>
          <w:tcPr>
            <w:tcW w:w="2976" w:type="dxa"/>
            <w:gridSpan w:val="2"/>
          </w:tcPr>
          <w:p w14:paraId="0B3E048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7B192B">
        <w:trPr>
          <w:cantSplit/>
        </w:trPr>
        <w:tc>
          <w:tcPr>
            <w:tcW w:w="2976" w:type="dxa"/>
            <w:gridSpan w:val="2"/>
          </w:tcPr>
          <w:p w14:paraId="0B3E049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7B192B">
        <w:trPr>
          <w:cantSplit/>
        </w:trPr>
        <w:tc>
          <w:tcPr>
            <w:tcW w:w="2976" w:type="dxa"/>
            <w:gridSpan w:val="2"/>
          </w:tcPr>
          <w:p w14:paraId="0B3E04A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7B192B">
        <w:trPr>
          <w:cantSplit/>
        </w:trPr>
        <w:tc>
          <w:tcPr>
            <w:tcW w:w="2976" w:type="dxa"/>
            <w:gridSpan w:val="2"/>
          </w:tcPr>
          <w:p w14:paraId="0B3E04A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7B192B">
        <w:trPr>
          <w:cantSplit/>
        </w:trPr>
        <w:tc>
          <w:tcPr>
            <w:tcW w:w="2976" w:type="dxa"/>
            <w:gridSpan w:val="2"/>
          </w:tcPr>
          <w:p w14:paraId="0B3E04B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7B192B">
        <w:trPr>
          <w:cantSplit/>
        </w:trPr>
        <w:tc>
          <w:tcPr>
            <w:tcW w:w="2976" w:type="dxa"/>
            <w:gridSpan w:val="2"/>
          </w:tcPr>
          <w:p w14:paraId="0B3E04C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7B192B">
        <w:trPr>
          <w:cantSplit/>
        </w:trPr>
        <w:tc>
          <w:tcPr>
            <w:tcW w:w="2976" w:type="dxa"/>
            <w:gridSpan w:val="2"/>
          </w:tcPr>
          <w:p w14:paraId="0B3E04C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7B192B">
        <w:trPr>
          <w:cantSplit/>
        </w:trPr>
        <w:tc>
          <w:tcPr>
            <w:tcW w:w="2976" w:type="dxa"/>
            <w:gridSpan w:val="2"/>
          </w:tcPr>
          <w:p w14:paraId="0B3E04D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7B192B">
        <w:trPr>
          <w:cantSplit/>
        </w:trPr>
        <w:tc>
          <w:tcPr>
            <w:tcW w:w="2976" w:type="dxa"/>
            <w:gridSpan w:val="2"/>
          </w:tcPr>
          <w:p w14:paraId="0B3E04E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7B192B">
        <w:trPr>
          <w:cantSplit/>
        </w:trPr>
        <w:tc>
          <w:tcPr>
            <w:tcW w:w="2976" w:type="dxa"/>
            <w:gridSpan w:val="2"/>
          </w:tcPr>
          <w:p w14:paraId="0B3E04F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7B192B">
        <w:trPr>
          <w:cantSplit/>
        </w:trPr>
        <w:tc>
          <w:tcPr>
            <w:tcW w:w="2976" w:type="dxa"/>
            <w:gridSpan w:val="2"/>
          </w:tcPr>
          <w:p w14:paraId="0B3E04F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7B192B">
        <w:trPr>
          <w:cantSplit/>
        </w:trPr>
        <w:tc>
          <w:tcPr>
            <w:tcW w:w="2976" w:type="dxa"/>
            <w:gridSpan w:val="2"/>
          </w:tcPr>
          <w:p w14:paraId="0B3E050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7B192B">
        <w:trPr>
          <w:cantSplit/>
        </w:trPr>
        <w:tc>
          <w:tcPr>
            <w:tcW w:w="2976" w:type="dxa"/>
            <w:gridSpan w:val="2"/>
          </w:tcPr>
          <w:p w14:paraId="0B3E051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7B192B">
        <w:trPr>
          <w:cantSplit/>
        </w:trPr>
        <w:tc>
          <w:tcPr>
            <w:tcW w:w="2976" w:type="dxa"/>
            <w:gridSpan w:val="2"/>
          </w:tcPr>
          <w:p w14:paraId="0B3E051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7B192B">
        <w:trPr>
          <w:cantSplit/>
        </w:trPr>
        <w:tc>
          <w:tcPr>
            <w:tcW w:w="2976" w:type="dxa"/>
            <w:gridSpan w:val="2"/>
          </w:tcPr>
          <w:p w14:paraId="0B3E052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7B192B">
        <w:trPr>
          <w:cantSplit/>
        </w:trPr>
        <w:tc>
          <w:tcPr>
            <w:tcW w:w="2976" w:type="dxa"/>
            <w:gridSpan w:val="2"/>
          </w:tcPr>
          <w:p w14:paraId="0B3E053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7B192B">
        <w:trPr>
          <w:cantSplit/>
        </w:trPr>
        <w:tc>
          <w:tcPr>
            <w:tcW w:w="2976" w:type="dxa"/>
            <w:gridSpan w:val="2"/>
          </w:tcPr>
          <w:p w14:paraId="0B3E053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7B192B">
        <w:trPr>
          <w:cantSplit/>
        </w:trPr>
        <w:tc>
          <w:tcPr>
            <w:tcW w:w="2976" w:type="dxa"/>
            <w:gridSpan w:val="2"/>
          </w:tcPr>
          <w:p w14:paraId="0B3E054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7B192B">
        <w:trPr>
          <w:cantSplit/>
        </w:trPr>
        <w:tc>
          <w:tcPr>
            <w:tcW w:w="2976" w:type="dxa"/>
            <w:gridSpan w:val="2"/>
          </w:tcPr>
          <w:p w14:paraId="0B3E055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7B192B">
        <w:trPr>
          <w:cantSplit/>
        </w:trPr>
        <w:tc>
          <w:tcPr>
            <w:tcW w:w="2976" w:type="dxa"/>
            <w:gridSpan w:val="2"/>
          </w:tcPr>
          <w:p w14:paraId="0B3E055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7B192B">
        <w:trPr>
          <w:cantSplit/>
        </w:trPr>
        <w:tc>
          <w:tcPr>
            <w:tcW w:w="2976" w:type="dxa"/>
            <w:gridSpan w:val="2"/>
          </w:tcPr>
          <w:p w14:paraId="0B3E056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7B192B">
        <w:trPr>
          <w:cantSplit/>
        </w:trPr>
        <w:tc>
          <w:tcPr>
            <w:tcW w:w="2976" w:type="dxa"/>
            <w:gridSpan w:val="2"/>
          </w:tcPr>
          <w:p w14:paraId="0B3E057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7B192B">
        <w:trPr>
          <w:cantSplit/>
        </w:trPr>
        <w:tc>
          <w:tcPr>
            <w:tcW w:w="2976" w:type="dxa"/>
            <w:gridSpan w:val="2"/>
          </w:tcPr>
          <w:p w14:paraId="0B3E057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7B192B">
        <w:trPr>
          <w:cantSplit/>
        </w:trPr>
        <w:tc>
          <w:tcPr>
            <w:tcW w:w="2976" w:type="dxa"/>
            <w:gridSpan w:val="2"/>
          </w:tcPr>
          <w:p w14:paraId="0B3E058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7B192B">
        <w:trPr>
          <w:cantSplit/>
        </w:trPr>
        <w:tc>
          <w:tcPr>
            <w:tcW w:w="2976" w:type="dxa"/>
            <w:gridSpan w:val="2"/>
          </w:tcPr>
          <w:p w14:paraId="0B3E059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7B192B">
        <w:trPr>
          <w:cantSplit/>
        </w:trPr>
        <w:tc>
          <w:tcPr>
            <w:tcW w:w="2976" w:type="dxa"/>
            <w:gridSpan w:val="2"/>
          </w:tcPr>
          <w:p w14:paraId="0B3E05A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7B192B">
        <w:trPr>
          <w:cantSplit/>
        </w:trPr>
        <w:tc>
          <w:tcPr>
            <w:tcW w:w="2976" w:type="dxa"/>
            <w:gridSpan w:val="2"/>
          </w:tcPr>
          <w:p w14:paraId="0B3E05A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7B192B">
        <w:trPr>
          <w:cantSplit/>
        </w:trPr>
        <w:tc>
          <w:tcPr>
            <w:tcW w:w="2976" w:type="dxa"/>
            <w:gridSpan w:val="2"/>
          </w:tcPr>
          <w:p w14:paraId="0B3E05B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7B192B">
        <w:trPr>
          <w:cantSplit/>
        </w:trPr>
        <w:tc>
          <w:tcPr>
            <w:tcW w:w="2976" w:type="dxa"/>
            <w:gridSpan w:val="2"/>
          </w:tcPr>
          <w:p w14:paraId="0B3E05C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7B192B">
        <w:trPr>
          <w:cantSplit/>
        </w:trPr>
        <w:tc>
          <w:tcPr>
            <w:tcW w:w="2976" w:type="dxa"/>
            <w:gridSpan w:val="2"/>
          </w:tcPr>
          <w:p w14:paraId="0B3E05C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7B192B">
        <w:trPr>
          <w:cantSplit/>
        </w:trPr>
        <w:tc>
          <w:tcPr>
            <w:tcW w:w="2976" w:type="dxa"/>
            <w:gridSpan w:val="2"/>
          </w:tcPr>
          <w:p w14:paraId="0B3E05D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7B192B">
        <w:trPr>
          <w:cantSplit/>
        </w:trPr>
        <w:tc>
          <w:tcPr>
            <w:tcW w:w="2976" w:type="dxa"/>
            <w:gridSpan w:val="2"/>
          </w:tcPr>
          <w:p w14:paraId="0B3E05E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7B192B">
        <w:trPr>
          <w:cantSplit/>
        </w:trPr>
        <w:tc>
          <w:tcPr>
            <w:tcW w:w="2976" w:type="dxa"/>
            <w:gridSpan w:val="2"/>
          </w:tcPr>
          <w:p w14:paraId="0B3E05E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7B192B">
        <w:trPr>
          <w:cantSplit/>
        </w:trPr>
        <w:tc>
          <w:tcPr>
            <w:tcW w:w="2976" w:type="dxa"/>
            <w:gridSpan w:val="2"/>
          </w:tcPr>
          <w:p w14:paraId="0B3E05F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7B192B">
        <w:trPr>
          <w:cantSplit/>
        </w:trPr>
        <w:tc>
          <w:tcPr>
            <w:tcW w:w="2976" w:type="dxa"/>
            <w:gridSpan w:val="2"/>
          </w:tcPr>
          <w:p w14:paraId="0B3E060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7B192B">
        <w:trPr>
          <w:cantSplit/>
        </w:trPr>
        <w:tc>
          <w:tcPr>
            <w:tcW w:w="2976" w:type="dxa"/>
            <w:gridSpan w:val="2"/>
          </w:tcPr>
          <w:p w14:paraId="0B3E060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7B192B">
        <w:trPr>
          <w:cantSplit/>
        </w:trPr>
        <w:tc>
          <w:tcPr>
            <w:tcW w:w="2976" w:type="dxa"/>
            <w:gridSpan w:val="2"/>
          </w:tcPr>
          <w:p w14:paraId="0B3E061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7B192B">
        <w:trPr>
          <w:cantSplit/>
        </w:trPr>
        <w:tc>
          <w:tcPr>
            <w:tcW w:w="2976" w:type="dxa"/>
            <w:gridSpan w:val="2"/>
          </w:tcPr>
          <w:p w14:paraId="0B3E062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7B192B">
        <w:trPr>
          <w:cantSplit/>
        </w:trPr>
        <w:tc>
          <w:tcPr>
            <w:tcW w:w="2976" w:type="dxa"/>
            <w:gridSpan w:val="2"/>
          </w:tcPr>
          <w:p w14:paraId="0B3E062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7B192B">
        <w:trPr>
          <w:cantSplit/>
        </w:trPr>
        <w:tc>
          <w:tcPr>
            <w:tcW w:w="2976" w:type="dxa"/>
            <w:gridSpan w:val="2"/>
          </w:tcPr>
          <w:p w14:paraId="0B3E063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7B192B">
        <w:trPr>
          <w:cantSplit/>
        </w:trPr>
        <w:tc>
          <w:tcPr>
            <w:tcW w:w="2976" w:type="dxa"/>
            <w:gridSpan w:val="2"/>
          </w:tcPr>
          <w:p w14:paraId="0B3E064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7B192B">
        <w:trPr>
          <w:cantSplit/>
        </w:trPr>
        <w:tc>
          <w:tcPr>
            <w:tcW w:w="2976" w:type="dxa"/>
            <w:gridSpan w:val="2"/>
          </w:tcPr>
          <w:p w14:paraId="0B3E065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7B192B">
        <w:trPr>
          <w:cantSplit/>
        </w:trPr>
        <w:tc>
          <w:tcPr>
            <w:tcW w:w="2976" w:type="dxa"/>
            <w:gridSpan w:val="2"/>
          </w:tcPr>
          <w:p w14:paraId="0B3E065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7B192B">
        <w:trPr>
          <w:cantSplit/>
        </w:trPr>
        <w:tc>
          <w:tcPr>
            <w:tcW w:w="2976" w:type="dxa"/>
            <w:gridSpan w:val="2"/>
          </w:tcPr>
          <w:p w14:paraId="0B3E066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7B192B">
        <w:trPr>
          <w:cantSplit/>
        </w:trPr>
        <w:tc>
          <w:tcPr>
            <w:tcW w:w="2976" w:type="dxa"/>
            <w:gridSpan w:val="2"/>
          </w:tcPr>
          <w:p w14:paraId="0B3E067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7B192B">
        <w:trPr>
          <w:cantSplit/>
        </w:trPr>
        <w:tc>
          <w:tcPr>
            <w:tcW w:w="2976" w:type="dxa"/>
            <w:gridSpan w:val="2"/>
          </w:tcPr>
          <w:p w14:paraId="0B3E067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7B192B">
        <w:trPr>
          <w:cantSplit/>
        </w:trPr>
        <w:tc>
          <w:tcPr>
            <w:tcW w:w="2976" w:type="dxa"/>
            <w:gridSpan w:val="2"/>
          </w:tcPr>
          <w:p w14:paraId="0B3E068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7B192B">
        <w:trPr>
          <w:cantSplit/>
        </w:trPr>
        <w:tc>
          <w:tcPr>
            <w:tcW w:w="2976" w:type="dxa"/>
            <w:gridSpan w:val="2"/>
          </w:tcPr>
          <w:p w14:paraId="0B3E069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7B192B">
        <w:trPr>
          <w:cantSplit/>
        </w:trPr>
        <w:tc>
          <w:tcPr>
            <w:tcW w:w="2976" w:type="dxa"/>
            <w:gridSpan w:val="2"/>
          </w:tcPr>
          <w:p w14:paraId="0B3E069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7B192B">
        <w:trPr>
          <w:cantSplit/>
        </w:trPr>
        <w:tc>
          <w:tcPr>
            <w:tcW w:w="2976" w:type="dxa"/>
            <w:gridSpan w:val="2"/>
          </w:tcPr>
          <w:p w14:paraId="0B3E06A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7B192B">
        <w:trPr>
          <w:cantSplit/>
        </w:trPr>
        <w:tc>
          <w:tcPr>
            <w:tcW w:w="2976" w:type="dxa"/>
            <w:gridSpan w:val="2"/>
          </w:tcPr>
          <w:p w14:paraId="0B3E06B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7B192B">
        <w:trPr>
          <w:cantSplit/>
        </w:trPr>
        <w:tc>
          <w:tcPr>
            <w:tcW w:w="2976" w:type="dxa"/>
            <w:gridSpan w:val="2"/>
          </w:tcPr>
          <w:p w14:paraId="0B3E06B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7B192B">
        <w:trPr>
          <w:cantSplit/>
        </w:trPr>
        <w:tc>
          <w:tcPr>
            <w:tcW w:w="2976" w:type="dxa"/>
            <w:gridSpan w:val="2"/>
          </w:tcPr>
          <w:p w14:paraId="0B3E06C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7B192B">
        <w:trPr>
          <w:cantSplit/>
        </w:trPr>
        <w:tc>
          <w:tcPr>
            <w:tcW w:w="2976" w:type="dxa"/>
            <w:gridSpan w:val="2"/>
          </w:tcPr>
          <w:p w14:paraId="0B3E06D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7B192B">
        <w:trPr>
          <w:cantSplit/>
        </w:trPr>
        <w:tc>
          <w:tcPr>
            <w:tcW w:w="2976" w:type="dxa"/>
            <w:gridSpan w:val="2"/>
          </w:tcPr>
          <w:p w14:paraId="0B3E06D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7B192B">
        <w:trPr>
          <w:cantSplit/>
        </w:trPr>
        <w:tc>
          <w:tcPr>
            <w:tcW w:w="2976" w:type="dxa"/>
            <w:gridSpan w:val="2"/>
          </w:tcPr>
          <w:p w14:paraId="0B3E06E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7B192B">
        <w:trPr>
          <w:cantSplit/>
        </w:trPr>
        <w:tc>
          <w:tcPr>
            <w:tcW w:w="2976" w:type="dxa"/>
            <w:gridSpan w:val="2"/>
          </w:tcPr>
          <w:p w14:paraId="0B3E06F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7B192B">
        <w:trPr>
          <w:cantSplit/>
        </w:trPr>
        <w:tc>
          <w:tcPr>
            <w:tcW w:w="2976" w:type="dxa"/>
            <w:gridSpan w:val="2"/>
          </w:tcPr>
          <w:p w14:paraId="0B3E070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7B192B">
        <w:trPr>
          <w:cantSplit/>
        </w:trPr>
        <w:tc>
          <w:tcPr>
            <w:tcW w:w="2976" w:type="dxa"/>
            <w:gridSpan w:val="2"/>
          </w:tcPr>
          <w:p w14:paraId="0B3E070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7B192B">
        <w:trPr>
          <w:cantSplit/>
        </w:trPr>
        <w:tc>
          <w:tcPr>
            <w:tcW w:w="2976" w:type="dxa"/>
            <w:gridSpan w:val="2"/>
          </w:tcPr>
          <w:p w14:paraId="0B3E071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7B192B">
        <w:trPr>
          <w:cantSplit/>
        </w:trPr>
        <w:tc>
          <w:tcPr>
            <w:tcW w:w="2976" w:type="dxa"/>
            <w:gridSpan w:val="2"/>
          </w:tcPr>
          <w:p w14:paraId="0B3E072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7B192B">
        <w:trPr>
          <w:cantSplit/>
        </w:trPr>
        <w:tc>
          <w:tcPr>
            <w:tcW w:w="2976" w:type="dxa"/>
            <w:gridSpan w:val="2"/>
          </w:tcPr>
          <w:p w14:paraId="0B3E072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7B192B">
        <w:trPr>
          <w:cantSplit/>
        </w:trPr>
        <w:tc>
          <w:tcPr>
            <w:tcW w:w="2976" w:type="dxa"/>
            <w:gridSpan w:val="2"/>
          </w:tcPr>
          <w:p w14:paraId="0B3E073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7B192B">
        <w:trPr>
          <w:cantSplit/>
        </w:trPr>
        <w:tc>
          <w:tcPr>
            <w:tcW w:w="2976" w:type="dxa"/>
            <w:gridSpan w:val="2"/>
          </w:tcPr>
          <w:p w14:paraId="0B3E074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7B192B">
        <w:trPr>
          <w:cantSplit/>
        </w:trPr>
        <w:tc>
          <w:tcPr>
            <w:tcW w:w="2976" w:type="dxa"/>
            <w:gridSpan w:val="2"/>
          </w:tcPr>
          <w:p w14:paraId="0B3E074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7B192B">
        <w:trPr>
          <w:cantSplit/>
        </w:trPr>
        <w:tc>
          <w:tcPr>
            <w:tcW w:w="2976" w:type="dxa"/>
            <w:gridSpan w:val="2"/>
          </w:tcPr>
          <w:p w14:paraId="0B3E075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7B192B">
        <w:trPr>
          <w:cantSplit/>
        </w:trPr>
        <w:tc>
          <w:tcPr>
            <w:tcW w:w="2976" w:type="dxa"/>
            <w:gridSpan w:val="2"/>
          </w:tcPr>
          <w:p w14:paraId="0B3E076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7B192B">
        <w:trPr>
          <w:cantSplit/>
        </w:trPr>
        <w:tc>
          <w:tcPr>
            <w:tcW w:w="2976" w:type="dxa"/>
            <w:gridSpan w:val="2"/>
          </w:tcPr>
          <w:p w14:paraId="0B3E076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7B192B">
        <w:trPr>
          <w:cantSplit/>
        </w:trPr>
        <w:tc>
          <w:tcPr>
            <w:tcW w:w="2976" w:type="dxa"/>
            <w:gridSpan w:val="2"/>
          </w:tcPr>
          <w:p w14:paraId="0B3E077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7B192B">
        <w:trPr>
          <w:cantSplit/>
        </w:trPr>
        <w:tc>
          <w:tcPr>
            <w:tcW w:w="2976" w:type="dxa"/>
            <w:gridSpan w:val="2"/>
          </w:tcPr>
          <w:p w14:paraId="0B3E078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7B192B">
        <w:trPr>
          <w:cantSplit/>
        </w:trPr>
        <w:tc>
          <w:tcPr>
            <w:tcW w:w="2976" w:type="dxa"/>
            <w:gridSpan w:val="2"/>
          </w:tcPr>
          <w:p w14:paraId="0B3E078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7B192B">
        <w:trPr>
          <w:cantSplit/>
        </w:trPr>
        <w:tc>
          <w:tcPr>
            <w:tcW w:w="2976" w:type="dxa"/>
            <w:gridSpan w:val="2"/>
          </w:tcPr>
          <w:p w14:paraId="0B3E079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7B192B">
        <w:trPr>
          <w:cantSplit/>
        </w:trPr>
        <w:tc>
          <w:tcPr>
            <w:tcW w:w="2976" w:type="dxa"/>
            <w:gridSpan w:val="2"/>
          </w:tcPr>
          <w:p w14:paraId="0B3E07A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7B192B">
        <w:trPr>
          <w:cantSplit/>
        </w:trPr>
        <w:tc>
          <w:tcPr>
            <w:tcW w:w="2976" w:type="dxa"/>
            <w:gridSpan w:val="2"/>
          </w:tcPr>
          <w:p w14:paraId="0B3E07B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7B192B">
        <w:trPr>
          <w:cantSplit/>
        </w:trPr>
        <w:tc>
          <w:tcPr>
            <w:tcW w:w="2976" w:type="dxa"/>
            <w:gridSpan w:val="2"/>
          </w:tcPr>
          <w:p w14:paraId="0B3E07B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7B192B">
        <w:trPr>
          <w:cantSplit/>
        </w:trPr>
        <w:tc>
          <w:tcPr>
            <w:tcW w:w="2976" w:type="dxa"/>
            <w:gridSpan w:val="2"/>
          </w:tcPr>
          <w:p w14:paraId="0B3E07C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7B192B">
        <w:trPr>
          <w:cantSplit/>
        </w:trPr>
        <w:tc>
          <w:tcPr>
            <w:tcW w:w="2976" w:type="dxa"/>
            <w:gridSpan w:val="2"/>
          </w:tcPr>
          <w:p w14:paraId="0B3E07D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7B192B">
        <w:trPr>
          <w:cantSplit/>
        </w:trPr>
        <w:tc>
          <w:tcPr>
            <w:tcW w:w="2976" w:type="dxa"/>
            <w:gridSpan w:val="2"/>
          </w:tcPr>
          <w:p w14:paraId="0B3E07D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7B192B">
        <w:trPr>
          <w:cantSplit/>
        </w:trPr>
        <w:tc>
          <w:tcPr>
            <w:tcW w:w="2976" w:type="dxa"/>
            <w:gridSpan w:val="2"/>
          </w:tcPr>
          <w:p w14:paraId="0B3E07E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7B192B">
        <w:trPr>
          <w:cantSplit/>
        </w:trPr>
        <w:tc>
          <w:tcPr>
            <w:tcW w:w="2976" w:type="dxa"/>
            <w:gridSpan w:val="2"/>
          </w:tcPr>
          <w:p w14:paraId="0B3E07F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7B192B">
        <w:trPr>
          <w:cantSplit/>
        </w:trPr>
        <w:tc>
          <w:tcPr>
            <w:tcW w:w="2976" w:type="dxa"/>
            <w:gridSpan w:val="2"/>
          </w:tcPr>
          <w:p w14:paraId="0B3E07F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7B192B">
        <w:trPr>
          <w:cantSplit/>
        </w:trPr>
        <w:tc>
          <w:tcPr>
            <w:tcW w:w="2976" w:type="dxa"/>
            <w:gridSpan w:val="2"/>
          </w:tcPr>
          <w:p w14:paraId="0B3E080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7B192B">
        <w:trPr>
          <w:cantSplit/>
        </w:trPr>
        <w:tc>
          <w:tcPr>
            <w:tcW w:w="2976" w:type="dxa"/>
            <w:gridSpan w:val="2"/>
          </w:tcPr>
          <w:p w14:paraId="0B3E081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7B192B">
        <w:trPr>
          <w:cantSplit/>
        </w:trPr>
        <w:tc>
          <w:tcPr>
            <w:tcW w:w="2976" w:type="dxa"/>
            <w:gridSpan w:val="2"/>
          </w:tcPr>
          <w:p w14:paraId="0B3E081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7B192B">
        <w:trPr>
          <w:cantSplit/>
        </w:trPr>
        <w:tc>
          <w:tcPr>
            <w:tcW w:w="2976" w:type="dxa"/>
            <w:gridSpan w:val="2"/>
          </w:tcPr>
          <w:p w14:paraId="0B3E082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7B192B">
        <w:trPr>
          <w:cantSplit/>
        </w:trPr>
        <w:tc>
          <w:tcPr>
            <w:tcW w:w="2976" w:type="dxa"/>
            <w:gridSpan w:val="2"/>
          </w:tcPr>
          <w:p w14:paraId="0B3E083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7B192B">
        <w:trPr>
          <w:cantSplit/>
        </w:trPr>
        <w:tc>
          <w:tcPr>
            <w:tcW w:w="2976" w:type="dxa"/>
            <w:gridSpan w:val="2"/>
          </w:tcPr>
          <w:p w14:paraId="0B3E083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7B192B">
        <w:trPr>
          <w:cantSplit/>
        </w:trPr>
        <w:tc>
          <w:tcPr>
            <w:tcW w:w="2976" w:type="dxa"/>
            <w:gridSpan w:val="2"/>
          </w:tcPr>
          <w:p w14:paraId="0B3E084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7B192B">
        <w:trPr>
          <w:cantSplit/>
        </w:trPr>
        <w:tc>
          <w:tcPr>
            <w:tcW w:w="2976" w:type="dxa"/>
            <w:gridSpan w:val="2"/>
          </w:tcPr>
          <w:p w14:paraId="0B3E085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7B192B">
        <w:trPr>
          <w:cantSplit/>
        </w:trPr>
        <w:tc>
          <w:tcPr>
            <w:tcW w:w="2976" w:type="dxa"/>
            <w:gridSpan w:val="2"/>
          </w:tcPr>
          <w:p w14:paraId="0B3E086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7B192B">
        <w:trPr>
          <w:cantSplit/>
        </w:trPr>
        <w:tc>
          <w:tcPr>
            <w:tcW w:w="2976" w:type="dxa"/>
            <w:gridSpan w:val="2"/>
          </w:tcPr>
          <w:p w14:paraId="0B3E086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7B192B">
        <w:trPr>
          <w:cantSplit/>
        </w:trPr>
        <w:tc>
          <w:tcPr>
            <w:tcW w:w="2976" w:type="dxa"/>
            <w:gridSpan w:val="2"/>
          </w:tcPr>
          <w:p w14:paraId="0B3E087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7B192B">
        <w:trPr>
          <w:cantSplit/>
        </w:trPr>
        <w:tc>
          <w:tcPr>
            <w:tcW w:w="2976" w:type="dxa"/>
            <w:gridSpan w:val="2"/>
          </w:tcPr>
          <w:p w14:paraId="0B3E088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7B192B">
        <w:trPr>
          <w:cantSplit/>
        </w:trPr>
        <w:tc>
          <w:tcPr>
            <w:tcW w:w="2976" w:type="dxa"/>
            <w:gridSpan w:val="2"/>
          </w:tcPr>
          <w:p w14:paraId="0B3E088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7B192B">
        <w:trPr>
          <w:cantSplit/>
        </w:trPr>
        <w:tc>
          <w:tcPr>
            <w:tcW w:w="2976" w:type="dxa"/>
            <w:gridSpan w:val="2"/>
          </w:tcPr>
          <w:p w14:paraId="0B3E089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7B192B">
        <w:trPr>
          <w:cantSplit/>
        </w:trPr>
        <w:tc>
          <w:tcPr>
            <w:tcW w:w="2976" w:type="dxa"/>
            <w:gridSpan w:val="2"/>
          </w:tcPr>
          <w:p w14:paraId="0B3E08A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7B192B">
        <w:trPr>
          <w:cantSplit/>
        </w:trPr>
        <w:tc>
          <w:tcPr>
            <w:tcW w:w="2976" w:type="dxa"/>
            <w:gridSpan w:val="2"/>
          </w:tcPr>
          <w:p w14:paraId="0B3E08A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7B192B">
        <w:trPr>
          <w:cantSplit/>
        </w:trPr>
        <w:tc>
          <w:tcPr>
            <w:tcW w:w="2976" w:type="dxa"/>
            <w:gridSpan w:val="2"/>
          </w:tcPr>
          <w:p w14:paraId="0B3E08B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7B192B">
        <w:trPr>
          <w:cantSplit/>
        </w:trPr>
        <w:tc>
          <w:tcPr>
            <w:tcW w:w="2976" w:type="dxa"/>
            <w:gridSpan w:val="2"/>
          </w:tcPr>
          <w:p w14:paraId="0B3E08C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7B192B">
        <w:trPr>
          <w:cantSplit/>
        </w:trPr>
        <w:tc>
          <w:tcPr>
            <w:tcW w:w="2976" w:type="dxa"/>
            <w:gridSpan w:val="2"/>
          </w:tcPr>
          <w:p w14:paraId="0B3E08C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7B192B">
        <w:trPr>
          <w:cantSplit/>
        </w:trPr>
        <w:tc>
          <w:tcPr>
            <w:tcW w:w="2976" w:type="dxa"/>
            <w:gridSpan w:val="2"/>
          </w:tcPr>
          <w:p w14:paraId="0B3E08D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7B192B">
        <w:trPr>
          <w:cantSplit/>
        </w:trPr>
        <w:tc>
          <w:tcPr>
            <w:tcW w:w="2976" w:type="dxa"/>
            <w:gridSpan w:val="2"/>
          </w:tcPr>
          <w:p w14:paraId="0B3E08E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7B192B">
        <w:trPr>
          <w:cantSplit/>
        </w:trPr>
        <w:tc>
          <w:tcPr>
            <w:tcW w:w="2976" w:type="dxa"/>
            <w:gridSpan w:val="2"/>
          </w:tcPr>
          <w:p w14:paraId="0B3E08E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7B192B">
        <w:trPr>
          <w:cantSplit/>
        </w:trPr>
        <w:tc>
          <w:tcPr>
            <w:tcW w:w="2976" w:type="dxa"/>
            <w:gridSpan w:val="2"/>
          </w:tcPr>
          <w:p w14:paraId="0B3E08F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7B192B">
        <w:trPr>
          <w:cantSplit/>
        </w:trPr>
        <w:tc>
          <w:tcPr>
            <w:tcW w:w="2976" w:type="dxa"/>
            <w:gridSpan w:val="2"/>
          </w:tcPr>
          <w:p w14:paraId="0B3E090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7B192B">
        <w:trPr>
          <w:cantSplit/>
        </w:trPr>
        <w:tc>
          <w:tcPr>
            <w:tcW w:w="2976" w:type="dxa"/>
            <w:gridSpan w:val="2"/>
          </w:tcPr>
          <w:p w14:paraId="0B3E091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7B192B">
        <w:trPr>
          <w:cantSplit/>
        </w:trPr>
        <w:tc>
          <w:tcPr>
            <w:tcW w:w="2976" w:type="dxa"/>
            <w:gridSpan w:val="2"/>
          </w:tcPr>
          <w:p w14:paraId="0B3E091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7B192B">
        <w:trPr>
          <w:cantSplit/>
        </w:trPr>
        <w:tc>
          <w:tcPr>
            <w:tcW w:w="2976" w:type="dxa"/>
            <w:gridSpan w:val="2"/>
          </w:tcPr>
          <w:p w14:paraId="0B3E092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7B192B">
        <w:trPr>
          <w:cantSplit/>
        </w:trPr>
        <w:tc>
          <w:tcPr>
            <w:tcW w:w="2976" w:type="dxa"/>
            <w:gridSpan w:val="2"/>
          </w:tcPr>
          <w:p w14:paraId="0B3E093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7B192B">
        <w:trPr>
          <w:cantSplit/>
        </w:trPr>
        <w:tc>
          <w:tcPr>
            <w:tcW w:w="2976" w:type="dxa"/>
            <w:gridSpan w:val="2"/>
          </w:tcPr>
          <w:p w14:paraId="0B3E093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7B192B">
        <w:trPr>
          <w:cantSplit/>
        </w:trPr>
        <w:tc>
          <w:tcPr>
            <w:tcW w:w="2976" w:type="dxa"/>
            <w:gridSpan w:val="2"/>
          </w:tcPr>
          <w:p w14:paraId="0B3E094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7B192B">
        <w:trPr>
          <w:cantSplit/>
        </w:trPr>
        <w:tc>
          <w:tcPr>
            <w:tcW w:w="2976" w:type="dxa"/>
            <w:gridSpan w:val="2"/>
          </w:tcPr>
          <w:p w14:paraId="0B3E095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7B192B">
        <w:trPr>
          <w:cantSplit/>
        </w:trPr>
        <w:tc>
          <w:tcPr>
            <w:tcW w:w="2976" w:type="dxa"/>
            <w:gridSpan w:val="2"/>
          </w:tcPr>
          <w:p w14:paraId="0B3E095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7B192B">
        <w:trPr>
          <w:cantSplit/>
        </w:trPr>
        <w:tc>
          <w:tcPr>
            <w:tcW w:w="2976" w:type="dxa"/>
            <w:gridSpan w:val="2"/>
          </w:tcPr>
          <w:p w14:paraId="0B3E096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7B192B">
        <w:trPr>
          <w:cantSplit/>
        </w:trPr>
        <w:tc>
          <w:tcPr>
            <w:tcW w:w="2976" w:type="dxa"/>
            <w:gridSpan w:val="2"/>
          </w:tcPr>
          <w:p w14:paraId="0B3E097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7B192B">
        <w:trPr>
          <w:cantSplit/>
        </w:trPr>
        <w:tc>
          <w:tcPr>
            <w:tcW w:w="2976" w:type="dxa"/>
            <w:gridSpan w:val="2"/>
          </w:tcPr>
          <w:p w14:paraId="0B3E097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7B192B">
        <w:trPr>
          <w:cantSplit/>
        </w:trPr>
        <w:tc>
          <w:tcPr>
            <w:tcW w:w="2976" w:type="dxa"/>
            <w:gridSpan w:val="2"/>
          </w:tcPr>
          <w:p w14:paraId="0B3E098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1BC287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7B192B">
        <w:trPr>
          <w:cantSplit/>
        </w:trPr>
        <w:tc>
          <w:tcPr>
            <w:tcW w:w="2976" w:type="dxa"/>
            <w:gridSpan w:val="2"/>
          </w:tcPr>
          <w:p w14:paraId="0B3E099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7B192B">
        <w:trPr>
          <w:cantSplit/>
        </w:trPr>
        <w:tc>
          <w:tcPr>
            <w:tcW w:w="2976" w:type="dxa"/>
            <w:gridSpan w:val="2"/>
          </w:tcPr>
          <w:p w14:paraId="0B3E099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7B192B">
        <w:trPr>
          <w:cantSplit/>
        </w:trPr>
        <w:tc>
          <w:tcPr>
            <w:tcW w:w="2976" w:type="dxa"/>
            <w:gridSpan w:val="2"/>
          </w:tcPr>
          <w:p w14:paraId="0B3E09A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7B192B">
        <w:trPr>
          <w:cantSplit/>
        </w:trPr>
        <w:tc>
          <w:tcPr>
            <w:tcW w:w="2976" w:type="dxa"/>
            <w:gridSpan w:val="2"/>
          </w:tcPr>
          <w:p w14:paraId="0B3E09B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7B192B">
        <w:trPr>
          <w:cantSplit/>
        </w:trPr>
        <w:tc>
          <w:tcPr>
            <w:tcW w:w="2976" w:type="dxa"/>
            <w:gridSpan w:val="2"/>
          </w:tcPr>
          <w:p w14:paraId="0B3E09C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7B192B">
        <w:trPr>
          <w:cantSplit/>
        </w:trPr>
        <w:tc>
          <w:tcPr>
            <w:tcW w:w="2976" w:type="dxa"/>
            <w:gridSpan w:val="2"/>
          </w:tcPr>
          <w:p w14:paraId="0B3E09C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7B192B">
        <w:trPr>
          <w:cantSplit/>
        </w:trPr>
        <w:tc>
          <w:tcPr>
            <w:tcW w:w="2976" w:type="dxa"/>
            <w:gridSpan w:val="2"/>
          </w:tcPr>
          <w:p w14:paraId="0B3E09D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7B192B">
        <w:trPr>
          <w:cantSplit/>
        </w:trPr>
        <w:tc>
          <w:tcPr>
            <w:tcW w:w="2976" w:type="dxa"/>
            <w:gridSpan w:val="2"/>
          </w:tcPr>
          <w:p w14:paraId="0B3E09E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7B192B">
        <w:trPr>
          <w:cantSplit/>
        </w:trPr>
        <w:tc>
          <w:tcPr>
            <w:tcW w:w="2976" w:type="dxa"/>
            <w:gridSpan w:val="2"/>
          </w:tcPr>
          <w:p w14:paraId="0B3E09E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7B192B">
        <w:trPr>
          <w:cantSplit/>
        </w:trPr>
        <w:tc>
          <w:tcPr>
            <w:tcW w:w="2976" w:type="dxa"/>
            <w:gridSpan w:val="2"/>
          </w:tcPr>
          <w:p w14:paraId="0B3E09F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7B192B">
        <w:trPr>
          <w:cantSplit/>
        </w:trPr>
        <w:tc>
          <w:tcPr>
            <w:tcW w:w="2976" w:type="dxa"/>
            <w:gridSpan w:val="2"/>
          </w:tcPr>
          <w:p w14:paraId="0B3E0A0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7B192B">
        <w:trPr>
          <w:cantSplit/>
        </w:trPr>
        <w:tc>
          <w:tcPr>
            <w:tcW w:w="2976" w:type="dxa"/>
            <w:gridSpan w:val="2"/>
          </w:tcPr>
          <w:p w14:paraId="0B3E0A0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7B192B">
        <w:trPr>
          <w:cantSplit/>
        </w:trPr>
        <w:tc>
          <w:tcPr>
            <w:tcW w:w="2976" w:type="dxa"/>
            <w:gridSpan w:val="2"/>
          </w:tcPr>
          <w:p w14:paraId="0B3E0A1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7B192B">
        <w:trPr>
          <w:cantSplit/>
        </w:trPr>
        <w:tc>
          <w:tcPr>
            <w:tcW w:w="2976" w:type="dxa"/>
            <w:gridSpan w:val="2"/>
          </w:tcPr>
          <w:p w14:paraId="0B3E0A2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7B192B">
        <w:trPr>
          <w:cantSplit/>
        </w:trPr>
        <w:tc>
          <w:tcPr>
            <w:tcW w:w="2976" w:type="dxa"/>
            <w:gridSpan w:val="2"/>
          </w:tcPr>
          <w:p w14:paraId="0B3E0A2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7B192B">
        <w:trPr>
          <w:cantSplit/>
        </w:trPr>
        <w:tc>
          <w:tcPr>
            <w:tcW w:w="2976" w:type="dxa"/>
            <w:gridSpan w:val="2"/>
          </w:tcPr>
          <w:p w14:paraId="0B3E0A3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7B192B">
        <w:trPr>
          <w:cantSplit/>
        </w:trPr>
        <w:tc>
          <w:tcPr>
            <w:tcW w:w="2976" w:type="dxa"/>
            <w:gridSpan w:val="2"/>
          </w:tcPr>
          <w:p w14:paraId="0B3E0A4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7B192B">
        <w:trPr>
          <w:cantSplit/>
        </w:trPr>
        <w:tc>
          <w:tcPr>
            <w:tcW w:w="2976" w:type="dxa"/>
            <w:gridSpan w:val="2"/>
          </w:tcPr>
          <w:p w14:paraId="0B3E0A4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7B192B">
        <w:trPr>
          <w:cantSplit/>
        </w:trPr>
        <w:tc>
          <w:tcPr>
            <w:tcW w:w="2976" w:type="dxa"/>
            <w:gridSpan w:val="2"/>
          </w:tcPr>
          <w:p w14:paraId="0B3E0A5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7B192B">
        <w:trPr>
          <w:cantSplit/>
        </w:trPr>
        <w:tc>
          <w:tcPr>
            <w:tcW w:w="2976" w:type="dxa"/>
            <w:gridSpan w:val="2"/>
          </w:tcPr>
          <w:p w14:paraId="0B3E0A6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7B192B">
        <w:trPr>
          <w:cantSplit/>
        </w:trPr>
        <w:tc>
          <w:tcPr>
            <w:tcW w:w="2976" w:type="dxa"/>
            <w:gridSpan w:val="2"/>
          </w:tcPr>
          <w:p w14:paraId="0B3E0A7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7B192B">
        <w:trPr>
          <w:cantSplit/>
        </w:trPr>
        <w:tc>
          <w:tcPr>
            <w:tcW w:w="2976" w:type="dxa"/>
            <w:gridSpan w:val="2"/>
          </w:tcPr>
          <w:p w14:paraId="0B3E0A7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7B192B">
        <w:trPr>
          <w:cantSplit/>
        </w:trPr>
        <w:tc>
          <w:tcPr>
            <w:tcW w:w="2976" w:type="dxa"/>
            <w:gridSpan w:val="2"/>
          </w:tcPr>
          <w:p w14:paraId="0B3E0A8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7B192B">
        <w:trPr>
          <w:cantSplit/>
        </w:trPr>
        <w:tc>
          <w:tcPr>
            <w:tcW w:w="2976" w:type="dxa"/>
            <w:gridSpan w:val="2"/>
          </w:tcPr>
          <w:p w14:paraId="0B3E0A9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7B192B">
        <w:trPr>
          <w:cantSplit/>
        </w:trPr>
        <w:tc>
          <w:tcPr>
            <w:tcW w:w="2976" w:type="dxa"/>
            <w:gridSpan w:val="2"/>
          </w:tcPr>
          <w:p w14:paraId="0B3E0A9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7B192B">
        <w:trPr>
          <w:cantSplit/>
        </w:trPr>
        <w:tc>
          <w:tcPr>
            <w:tcW w:w="2976" w:type="dxa"/>
            <w:gridSpan w:val="2"/>
          </w:tcPr>
          <w:p w14:paraId="0B3E0AA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7B192B">
        <w:trPr>
          <w:cantSplit/>
        </w:trPr>
        <w:tc>
          <w:tcPr>
            <w:tcW w:w="2976" w:type="dxa"/>
            <w:gridSpan w:val="2"/>
          </w:tcPr>
          <w:p w14:paraId="0B3E0AB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7B192B">
        <w:trPr>
          <w:cantSplit/>
        </w:trPr>
        <w:tc>
          <w:tcPr>
            <w:tcW w:w="2976" w:type="dxa"/>
            <w:gridSpan w:val="2"/>
          </w:tcPr>
          <w:p w14:paraId="0B3E0AB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7B192B">
        <w:trPr>
          <w:cantSplit/>
        </w:trPr>
        <w:tc>
          <w:tcPr>
            <w:tcW w:w="2976" w:type="dxa"/>
            <w:gridSpan w:val="2"/>
          </w:tcPr>
          <w:p w14:paraId="0B3E0AC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7B192B">
        <w:trPr>
          <w:cantSplit/>
        </w:trPr>
        <w:tc>
          <w:tcPr>
            <w:tcW w:w="2976" w:type="dxa"/>
            <w:gridSpan w:val="2"/>
          </w:tcPr>
          <w:p w14:paraId="0B3E0AD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7B192B">
        <w:trPr>
          <w:cantSplit/>
        </w:trPr>
        <w:tc>
          <w:tcPr>
            <w:tcW w:w="2976" w:type="dxa"/>
            <w:gridSpan w:val="2"/>
          </w:tcPr>
          <w:p w14:paraId="0B3E0AD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7B192B">
        <w:trPr>
          <w:cantSplit/>
        </w:trPr>
        <w:tc>
          <w:tcPr>
            <w:tcW w:w="2976" w:type="dxa"/>
            <w:gridSpan w:val="2"/>
          </w:tcPr>
          <w:p w14:paraId="0B3E0A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7B192B">
        <w:trPr>
          <w:cantSplit/>
        </w:trPr>
        <w:tc>
          <w:tcPr>
            <w:tcW w:w="2976" w:type="dxa"/>
            <w:gridSpan w:val="2"/>
          </w:tcPr>
          <w:p w14:paraId="0B3E0A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7B192B">
        <w:trPr>
          <w:cantSplit/>
        </w:trPr>
        <w:tc>
          <w:tcPr>
            <w:tcW w:w="2976" w:type="dxa"/>
            <w:gridSpan w:val="2"/>
          </w:tcPr>
          <w:p w14:paraId="0B3E0A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7B192B">
        <w:trPr>
          <w:cantSplit/>
        </w:trPr>
        <w:tc>
          <w:tcPr>
            <w:tcW w:w="2976" w:type="dxa"/>
            <w:gridSpan w:val="2"/>
          </w:tcPr>
          <w:p w14:paraId="0B3E0B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7B192B">
        <w:trPr>
          <w:cantSplit/>
        </w:trPr>
        <w:tc>
          <w:tcPr>
            <w:tcW w:w="2976" w:type="dxa"/>
            <w:gridSpan w:val="2"/>
          </w:tcPr>
          <w:p w14:paraId="0B3E0B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7B192B">
        <w:trPr>
          <w:cantSplit/>
        </w:trPr>
        <w:tc>
          <w:tcPr>
            <w:tcW w:w="2976" w:type="dxa"/>
            <w:gridSpan w:val="2"/>
          </w:tcPr>
          <w:p w14:paraId="0B3E0B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7B192B">
        <w:trPr>
          <w:cantSplit/>
        </w:trPr>
        <w:tc>
          <w:tcPr>
            <w:tcW w:w="2976" w:type="dxa"/>
            <w:gridSpan w:val="2"/>
          </w:tcPr>
          <w:p w14:paraId="0B3E0B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7B192B">
        <w:trPr>
          <w:cantSplit/>
        </w:trPr>
        <w:tc>
          <w:tcPr>
            <w:tcW w:w="2976" w:type="dxa"/>
            <w:gridSpan w:val="2"/>
          </w:tcPr>
          <w:p w14:paraId="0B3E0B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7B192B">
        <w:trPr>
          <w:cantSplit/>
        </w:trPr>
        <w:tc>
          <w:tcPr>
            <w:tcW w:w="2976" w:type="dxa"/>
            <w:gridSpan w:val="2"/>
          </w:tcPr>
          <w:p w14:paraId="0B3E0B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7B192B">
        <w:trPr>
          <w:cantSplit/>
        </w:trPr>
        <w:tc>
          <w:tcPr>
            <w:tcW w:w="2976" w:type="dxa"/>
            <w:gridSpan w:val="2"/>
          </w:tcPr>
          <w:p w14:paraId="0B3E0B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7B192B">
        <w:trPr>
          <w:cantSplit/>
        </w:trPr>
        <w:tc>
          <w:tcPr>
            <w:tcW w:w="2976" w:type="dxa"/>
            <w:gridSpan w:val="2"/>
          </w:tcPr>
          <w:p w14:paraId="0B3E0B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7B192B">
        <w:trPr>
          <w:cantSplit/>
        </w:trPr>
        <w:tc>
          <w:tcPr>
            <w:tcW w:w="2976" w:type="dxa"/>
            <w:gridSpan w:val="2"/>
          </w:tcPr>
          <w:p w14:paraId="0B3E0B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7B192B">
        <w:trPr>
          <w:cantSplit/>
        </w:trPr>
        <w:tc>
          <w:tcPr>
            <w:tcW w:w="2976" w:type="dxa"/>
            <w:gridSpan w:val="2"/>
          </w:tcPr>
          <w:p w14:paraId="0B3E0B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7B192B">
        <w:trPr>
          <w:cantSplit/>
        </w:trPr>
        <w:tc>
          <w:tcPr>
            <w:tcW w:w="2976" w:type="dxa"/>
            <w:gridSpan w:val="2"/>
          </w:tcPr>
          <w:p w14:paraId="0B3E0B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7B192B">
        <w:trPr>
          <w:cantSplit/>
        </w:trPr>
        <w:tc>
          <w:tcPr>
            <w:tcW w:w="2976" w:type="dxa"/>
            <w:gridSpan w:val="2"/>
          </w:tcPr>
          <w:p w14:paraId="0B3E0B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7B192B">
        <w:trPr>
          <w:cantSplit/>
        </w:trPr>
        <w:tc>
          <w:tcPr>
            <w:tcW w:w="2976" w:type="dxa"/>
            <w:gridSpan w:val="2"/>
          </w:tcPr>
          <w:p w14:paraId="0B3E0B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7B192B">
        <w:trPr>
          <w:cantSplit/>
        </w:trPr>
        <w:tc>
          <w:tcPr>
            <w:tcW w:w="2976" w:type="dxa"/>
            <w:gridSpan w:val="2"/>
          </w:tcPr>
          <w:p w14:paraId="0B3E0B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7B192B">
        <w:trPr>
          <w:cantSplit/>
        </w:trPr>
        <w:tc>
          <w:tcPr>
            <w:tcW w:w="2976" w:type="dxa"/>
            <w:gridSpan w:val="2"/>
          </w:tcPr>
          <w:p w14:paraId="0B3E0B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7B192B">
        <w:trPr>
          <w:cantSplit/>
        </w:trPr>
        <w:tc>
          <w:tcPr>
            <w:tcW w:w="2976" w:type="dxa"/>
            <w:gridSpan w:val="2"/>
          </w:tcPr>
          <w:p w14:paraId="0B3E0B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7B192B">
        <w:trPr>
          <w:cantSplit/>
        </w:trPr>
        <w:tc>
          <w:tcPr>
            <w:tcW w:w="2976" w:type="dxa"/>
            <w:gridSpan w:val="2"/>
          </w:tcPr>
          <w:p w14:paraId="0B3E0B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7B192B">
        <w:trPr>
          <w:cantSplit/>
        </w:trPr>
        <w:tc>
          <w:tcPr>
            <w:tcW w:w="2976" w:type="dxa"/>
            <w:gridSpan w:val="2"/>
          </w:tcPr>
          <w:p w14:paraId="0B3E0B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7B192B">
        <w:trPr>
          <w:cantSplit/>
        </w:trPr>
        <w:tc>
          <w:tcPr>
            <w:tcW w:w="2976" w:type="dxa"/>
            <w:gridSpan w:val="2"/>
          </w:tcPr>
          <w:p w14:paraId="0B3E0B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7B192B">
        <w:trPr>
          <w:cantSplit/>
        </w:trPr>
        <w:tc>
          <w:tcPr>
            <w:tcW w:w="2976" w:type="dxa"/>
            <w:gridSpan w:val="2"/>
          </w:tcPr>
          <w:p w14:paraId="0B3E0B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7B192B">
        <w:trPr>
          <w:cantSplit/>
        </w:trPr>
        <w:tc>
          <w:tcPr>
            <w:tcW w:w="2976" w:type="dxa"/>
            <w:gridSpan w:val="2"/>
          </w:tcPr>
          <w:p w14:paraId="0B3E0B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7B192B">
        <w:trPr>
          <w:cantSplit/>
        </w:trPr>
        <w:tc>
          <w:tcPr>
            <w:tcW w:w="2976" w:type="dxa"/>
            <w:gridSpan w:val="2"/>
          </w:tcPr>
          <w:p w14:paraId="0B3E0B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7B192B">
        <w:trPr>
          <w:cantSplit/>
        </w:trPr>
        <w:tc>
          <w:tcPr>
            <w:tcW w:w="2976" w:type="dxa"/>
            <w:gridSpan w:val="2"/>
          </w:tcPr>
          <w:p w14:paraId="0B3E0B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7B192B">
        <w:trPr>
          <w:cantSplit/>
        </w:trPr>
        <w:tc>
          <w:tcPr>
            <w:tcW w:w="2976" w:type="dxa"/>
            <w:gridSpan w:val="2"/>
          </w:tcPr>
          <w:p w14:paraId="0B3E0C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7B192B">
        <w:trPr>
          <w:cantSplit/>
        </w:trPr>
        <w:tc>
          <w:tcPr>
            <w:tcW w:w="2976" w:type="dxa"/>
            <w:gridSpan w:val="2"/>
          </w:tcPr>
          <w:p w14:paraId="0B3E0C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779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7B192B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7B192B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7B192B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7B192B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7B192B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7B192B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7B192B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7B192B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7B192B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7B192B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7B192B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7B192B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7B192B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7B192B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7B192B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2F184C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7B192B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7B192B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7B192B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2F184C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7B192B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7B192B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7B192B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7B192B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7B192B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7B192B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7B192B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7B192B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7B192B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7B192B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7B192B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7B192B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7B192B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7B192B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7B192B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7B192B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7B192B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7B192B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7B192B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7B192B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7B192B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7B192B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7B192B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7B192B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7B192B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7B192B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7B192B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7B192B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7B192B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7B192B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7B192B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7B192B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7B192B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7B192B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7B192B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7B192B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7B192B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7B192B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7B192B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7B192B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7B192B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7B192B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7B192B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7B192B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7B192B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7B192B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7B192B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7B192B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7B192B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7B192B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7B192B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7B192B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7B192B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87E15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00027D9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7B192B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15EA020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1D5F9D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7B192B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62F7503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1DFB8D36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7B192B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0B3CB40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1D2AFE6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7B192B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64074BD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0441FC82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7B192B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4E91F91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779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5C2899C1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DL_8A_n79A_UL_8A_n79A-completed</w:t>
            </w:r>
          </w:p>
        </w:tc>
      </w:tr>
      <w:tr w:rsidR="006B67EC" w:rsidRPr="008F1866" w14:paraId="0AFC4BAD" w14:textId="77777777" w:rsidTr="007B192B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7B192B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779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7B192B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6E22958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31C9873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DL_3C-7A_n78A_UL_3A_n78A – completed</w:t>
            </w:r>
          </w:p>
          <w:p w14:paraId="765D2BE0" w14:textId="62E185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DL_3C-28A_n78A_UL_3A_n78A – ongoing</w:t>
            </w:r>
          </w:p>
          <w:p w14:paraId="662F5B3B" w14:textId="5D6FFB9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DL_3A-7A-28A_n78A_UL_3A_n78A – completed</w:t>
            </w:r>
          </w:p>
        </w:tc>
      </w:tr>
      <w:tr w:rsidR="006B67EC" w:rsidRPr="008F1866" w14:paraId="3360D605" w14:textId="77777777" w:rsidTr="007B192B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2FC762F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06FB1BC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DL_3C-7A_n78A_UL_7A_n78A – completed</w:t>
            </w:r>
          </w:p>
          <w:p w14:paraId="2718FE28" w14:textId="6BE657D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DL_3C-28A_n78A_UL_7A_n78A – ongoing</w:t>
            </w:r>
          </w:p>
          <w:p w14:paraId="55F85850" w14:textId="7BA00C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DL_3A-7A-28A_n78A_UL_7A_n78A – completed</w:t>
            </w:r>
          </w:p>
        </w:tc>
      </w:tr>
      <w:tr w:rsidR="006B67EC" w:rsidRPr="008F1866" w14:paraId="4175BDA5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9A143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548E2B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DL_3C-7A_n78A_UL_28A_n78A – completed</w:t>
            </w:r>
          </w:p>
          <w:p w14:paraId="0D7931BD" w14:textId="19B985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DL_3C-28A_n78A_UL_28A_n78A – ongoing</w:t>
            </w:r>
          </w:p>
          <w:p w14:paraId="415DAAFF" w14:textId="5AD13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DL_3A-7A-28A_n78A_UL_28A_n78A – completed</w:t>
            </w:r>
          </w:p>
        </w:tc>
      </w:tr>
      <w:tr w:rsidR="006B67EC" w:rsidRPr="008F1866" w14:paraId="0043875C" w14:textId="77777777" w:rsidTr="007B192B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C23580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1F880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DL_3C-7C_n78A_UL_3A_n78A – completed</w:t>
            </w:r>
          </w:p>
          <w:p w14:paraId="5B63A8D5" w14:textId="2C4661F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DL_3C-7A-28A_n78A_UL_3A_n78A – new</w:t>
            </w:r>
          </w:p>
          <w:p w14:paraId="58884ECA" w14:textId="776A23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DL_3A-7C-28A_n78A_UL_3A_n78A – completed</w:t>
            </w:r>
          </w:p>
        </w:tc>
      </w:tr>
      <w:tr w:rsidR="006B67EC" w:rsidRPr="008F1866" w14:paraId="03004E97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4D05C1B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290D2A4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DL_3C-7C_n78A_UL_7A_n78A – completed</w:t>
            </w:r>
          </w:p>
          <w:p w14:paraId="628B3B0F" w14:textId="2A81D0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DL_3C-7A-28A_n78A_UL_7A_n78A – new</w:t>
            </w:r>
          </w:p>
          <w:p w14:paraId="49DECA36" w14:textId="1FA7F9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DL_3A-7C-28A_n78A_UL_7A_n78A – completed</w:t>
            </w:r>
          </w:p>
        </w:tc>
      </w:tr>
      <w:tr w:rsidR="006B67EC" w:rsidRPr="008F1866" w14:paraId="76A48B29" w14:textId="77777777" w:rsidTr="007B192B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E6EF6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011DF2A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DL_3C-7A-28A_n78A_UL_28A_n78A – new</w:t>
            </w:r>
          </w:p>
          <w:p w14:paraId="14B81FB1" w14:textId="05CE49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DL_3A-7C-28A_n78A_UL_28A_n78A – completed</w:t>
            </w:r>
          </w:p>
        </w:tc>
      </w:tr>
      <w:tr w:rsidR="006B67EC" w:rsidRPr="008F1866" w14:paraId="2A43F179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7B192B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7B192B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779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7B192B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7B192B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7B192B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7B192B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7B192B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7B192B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7B192B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7B192B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7B192B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7B192B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7B192B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7B192B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7B192B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7B192B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7B192B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7B192B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7B192B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7B192B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7B192B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7B192B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7B192B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7B192B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7B192B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7B192B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7B192B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7B192B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7B192B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7B192B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7B192B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7B192B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7B192B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7B192B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7B192B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7B192B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7B192B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7B192B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7B192B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7B192B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7B192B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7B192B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7B192B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7B192B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7B192B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7B192B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7B192B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7B192B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7B192B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7B192B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7B192B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7B192B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7B192B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7B192B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7B192B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7B192B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7B192B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7B192B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7B192B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7B192B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7B192B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7B192B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7B192B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7B192B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7B192B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7B192B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7B192B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7B192B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7B192B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7B192B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7B192B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7B192B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7B192B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7B192B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7B192B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7B192B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7B192B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7B192B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7B192B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7B192B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7B192B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7B192B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7B192B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7B192B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7B192B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7B192B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7B192B">
        <w:trPr>
          <w:cantSplit/>
          <w:trHeight w:val="359"/>
        </w:trPr>
        <w:tc>
          <w:tcPr>
            <w:tcW w:w="2947" w:type="dxa"/>
          </w:tcPr>
          <w:p w14:paraId="60B051B3" w14:textId="2C7D5D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099BA326" w14:textId="61C46FC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10EAC211" w14:textId="77777777" w:rsidTr="007B192B">
        <w:trPr>
          <w:cantSplit/>
          <w:trHeight w:val="394"/>
        </w:trPr>
        <w:tc>
          <w:tcPr>
            <w:tcW w:w="2947" w:type="dxa"/>
          </w:tcPr>
          <w:p w14:paraId="379051AB" w14:textId="1923B99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9A3185F" w14:textId="3799442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65D450AD" w14:textId="77777777" w:rsidTr="007B192B">
        <w:trPr>
          <w:cantSplit/>
          <w:trHeight w:val="427"/>
        </w:trPr>
        <w:tc>
          <w:tcPr>
            <w:tcW w:w="2947" w:type="dxa"/>
          </w:tcPr>
          <w:p w14:paraId="71B05A49" w14:textId="1D27DE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1F4C271" w14:textId="710260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2CC73F34" w14:textId="77777777" w:rsidTr="007B192B">
        <w:trPr>
          <w:cantSplit/>
          <w:trHeight w:val="405"/>
        </w:trPr>
        <w:tc>
          <w:tcPr>
            <w:tcW w:w="2947" w:type="dxa"/>
          </w:tcPr>
          <w:p w14:paraId="22D2FF99" w14:textId="72D06E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139A9809" w14:textId="7E50FE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3AC30149" w14:textId="77777777" w:rsidTr="007B192B">
        <w:trPr>
          <w:cantSplit/>
          <w:trHeight w:val="425"/>
        </w:trPr>
        <w:tc>
          <w:tcPr>
            <w:tcW w:w="2947" w:type="dxa"/>
          </w:tcPr>
          <w:p w14:paraId="7A3529CB" w14:textId="66152D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70C37BC" w14:textId="41D51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79948FB3" w14:textId="77777777" w:rsidTr="007B192B">
        <w:trPr>
          <w:cantSplit/>
          <w:trHeight w:val="417"/>
        </w:trPr>
        <w:tc>
          <w:tcPr>
            <w:tcW w:w="2947" w:type="dxa"/>
          </w:tcPr>
          <w:p w14:paraId="7F54B750" w14:textId="5359C88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590D9832" w14:textId="08C782D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1D506AA0" w14:textId="77777777" w:rsidTr="007B192B">
        <w:trPr>
          <w:cantSplit/>
          <w:trHeight w:val="409"/>
        </w:trPr>
        <w:tc>
          <w:tcPr>
            <w:tcW w:w="2947" w:type="dxa"/>
          </w:tcPr>
          <w:p w14:paraId="223D21D8" w14:textId="31172C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08DDC7C" w14:textId="3FAF46E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747E483F" w14:textId="77777777" w:rsidTr="007B192B">
        <w:trPr>
          <w:cantSplit/>
          <w:trHeight w:val="268"/>
        </w:trPr>
        <w:tc>
          <w:tcPr>
            <w:tcW w:w="2947" w:type="dxa"/>
          </w:tcPr>
          <w:p w14:paraId="4F4519F3" w14:textId="2BA69B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05E9C6DA" w14:textId="1BA1E6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3B5614B2" w14:textId="77777777" w:rsidTr="007B192B">
        <w:trPr>
          <w:cantSplit/>
        </w:trPr>
        <w:tc>
          <w:tcPr>
            <w:tcW w:w="2947" w:type="dxa"/>
          </w:tcPr>
          <w:p w14:paraId="66E37F3C" w14:textId="7064D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1193F7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8777F29" w14:textId="748AEC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A4507D0" w14:textId="77777777" w:rsidTr="007B192B">
        <w:trPr>
          <w:cantSplit/>
        </w:trPr>
        <w:tc>
          <w:tcPr>
            <w:tcW w:w="2947" w:type="dxa"/>
          </w:tcPr>
          <w:p w14:paraId="204C9E31" w14:textId="7549AD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5AE3A530" w14:textId="24873EB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20C5D16B" w14:textId="77777777" w:rsidTr="007B192B">
        <w:trPr>
          <w:cantSplit/>
        </w:trPr>
        <w:tc>
          <w:tcPr>
            <w:tcW w:w="2947" w:type="dxa"/>
          </w:tcPr>
          <w:p w14:paraId="249CC2F6" w14:textId="5FFFB4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5C3F25B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4C8EE3CB" w14:textId="7D973A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9A21C8C" w14:textId="77777777" w:rsidTr="007B192B">
        <w:trPr>
          <w:cantSplit/>
        </w:trPr>
        <w:tc>
          <w:tcPr>
            <w:tcW w:w="2947" w:type="dxa"/>
          </w:tcPr>
          <w:p w14:paraId="11CA2630" w14:textId="3B2E0A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3AC0754" w14:textId="100420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17A33EE" w14:textId="77777777" w:rsidTr="007B192B">
        <w:trPr>
          <w:cantSplit/>
        </w:trPr>
        <w:tc>
          <w:tcPr>
            <w:tcW w:w="2947" w:type="dxa"/>
          </w:tcPr>
          <w:p w14:paraId="6902C11A" w14:textId="28272D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29525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F8D0EB5" w14:textId="57CEDAC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E523043" w14:textId="77777777" w:rsidTr="007B192B">
        <w:trPr>
          <w:cantSplit/>
          <w:trHeight w:val="280"/>
        </w:trPr>
        <w:tc>
          <w:tcPr>
            <w:tcW w:w="2947" w:type="dxa"/>
          </w:tcPr>
          <w:p w14:paraId="1D157A3E" w14:textId="221250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3D638781" w14:textId="4E4EB3F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30F1E58A" w14:textId="77777777" w:rsidTr="007B192B">
        <w:trPr>
          <w:cantSplit/>
          <w:trHeight w:val="598"/>
        </w:trPr>
        <w:tc>
          <w:tcPr>
            <w:tcW w:w="2947" w:type="dxa"/>
          </w:tcPr>
          <w:p w14:paraId="25ABDCA4" w14:textId="4AFFBD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456A2B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077F1268" w14:textId="150F30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00B31BFB" w14:textId="77777777" w:rsidTr="007B192B">
        <w:trPr>
          <w:cantSplit/>
          <w:trHeight w:val="279"/>
        </w:trPr>
        <w:tc>
          <w:tcPr>
            <w:tcW w:w="2947" w:type="dxa"/>
          </w:tcPr>
          <w:p w14:paraId="27AFDEC2" w14:textId="724528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75771BC" w14:textId="6BB6C4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5CC4229" w14:textId="77777777" w:rsidTr="007B192B">
        <w:trPr>
          <w:cantSplit/>
          <w:trHeight w:val="611"/>
        </w:trPr>
        <w:tc>
          <w:tcPr>
            <w:tcW w:w="2947" w:type="dxa"/>
          </w:tcPr>
          <w:p w14:paraId="24F8EB5B" w14:textId="181300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7A3F3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4B74484" w14:textId="671C62E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0306A87C" w14:textId="77777777" w:rsidTr="007B192B">
        <w:trPr>
          <w:cantSplit/>
          <w:trHeight w:val="407"/>
        </w:trPr>
        <w:tc>
          <w:tcPr>
            <w:tcW w:w="2947" w:type="dxa"/>
          </w:tcPr>
          <w:p w14:paraId="77BE805A" w14:textId="317A48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9BFED7C" w14:textId="4B35788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71FD71E" w14:textId="77777777" w:rsidTr="007B192B">
        <w:trPr>
          <w:cantSplit/>
          <w:trHeight w:val="555"/>
        </w:trPr>
        <w:tc>
          <w:tcPr>
            <w:tcW w:w="2947" w:type="dxa"/>
          </w:tcPr>
          <w:p w14:paraId="39C84365" w14:textId="7B8C6B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0808AA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303E0A59" w14:textId="4F87A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019D58B4" w14:textId="77777777" w:rsidTr="007B192B">
        <w:trPr>
          <w:cantSplit/>
          <w:trHeight w:val="563"/>
        </w:trPr>
        <w:tc>
          <w:tcPr>
            <w:tcW w:w="2947" w:type="dxa"/>
          </w:tcPr>
          <w:p w14:paraId="13252F6D" w14:textId="0C60A6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6EE7A28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211D71A4" w14:textId="47528E2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71E7678C" w14:textId="77777777" w:rsidTr="007B192B">
        <w:trPr>
          <w:cantSplit/>
          <w:trHeight w:val="430"/>
        </w:trPr>
        <w:tc>
          <w:tcPr>
            <w:tcW w:w="2947" w:type="dxa"/>
          </w:tcPr>
          <w:p w14:paraId="50DE934D" w14:textId="557C4E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3BBA3747" w14:textId="337178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15720C3F" w14:textId="77777777" w:rsidTr="007B192B">
        <w:trPr>
          <w:cantSplit/>
          <w:trHeight w:val="535"/>
        </w:trPr>
        <w:tc>
          <w:tcPr>
            <w:tcW w:w="2947" w:type="dxa"/>
          </w:tcPr>
          <w:p w14:paraId="0F9D9C84" w14:textId="534C78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761481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2708BE1C" w14:textId="0BC767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D2E425F" w14:textId="77777777" w:rsidTr="007B192B">
        <w:trPr>
          <w:cantSplit/>
          <w:trHeight w:val="558"/>
        </w:trPr>
        <w:tc>
          <w:tcPr>
            <w:tcW w:w="2947" w:type="dxa"/>
          </w:tcPr>
          <w:p w14:paraId="522B7B6E" w14:textId="02B51E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061C34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E13158B" w14:textId="03212F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AE4F56D" w14:textId="77777777" w:rsidTr="007B192B">
        <w:trPr>
          <w:cantSplit/>
          <w:trHeight w:val="410"/>
        </w:trPr>
        <w:tc>
          <w:tcPr>
            <w:tcW w:w="2947" w:type="dxa"/>
          </w:tcPr>
          <w:p w14:paraId="4C7C607B" w14:textId="1CA83A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81EA677" w14:textId="4F153C1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1E02D74" w14:textId="77777777" w:rsidTr="007B192B">
        <w:trPr>
          <w:cantSplit/>
          <w:trHeight w:val="557"/>
        </w:trPr>
        <w:tc>
          <w:tcPr>
            <w:tcW w:w="2947" w:type="dxa"/>
          </w:tcPr>
          <w:p w14:paraId="175B4A0A" w14:textId="303C71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624409C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65A263EB" w14:textId="6738A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49F2D135" w14:textId="77777777" w:rsidTr="007B192B">
        <w:trPr>
          <w:cantSplit/>
          <w:trHeight w:val="409"/>
        </w:trPr>
        <w:tc>
          <w:tcPr>
            <w:tcW w:w="2947" w:type="dxa"/>
          </w:tcPr>
          <w:p w14:paraId="50950717" w14:textId="0350AE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6A52E6C" w14:textId="763B78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78780F7E" w14:textId="77777777" w:rsidTr="007B192B">
        <w:trPr>
          <w:cantSplit/>
          <w:trHeight w:val="557"/>
        </w:trPr>
        <w:tc>
          <w:tcPr>
            <w:tcW w:w="2947" w:type="dxa"/>
          </w:tcPr>
          <w:p w14:paraId="33F44E7E" w14:textId="30F757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DL_3C-20A_n78A _UL_20A_n78A (rel.15),</w:t>
            </w:r>
          </w:p>
          <w:p w14:paraId="57DBB7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46A9BB02" w14:textId="230DEE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06CDCBD" w14:textId="77777777" w:rsidTr="007B192B">
        <w:trPr>
          <w:cantSplit/>
          <w:trHeight w:val="409"/>
        </w:trPr>
        <w:tc>
          <w:tcPr>
            <w:tcW w:w="2947" w:type="dxa"/>
          </w:tcPr>
          <w:p w14:paraId="6ECC9C48" w14:textId="2B5D0F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65E5EAC8" w14:textId="7ED94E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_UL_1A_n78A (rel.15),</w:t>
            </w:r>
          </w:p>
        </w:tc>
      </w:tr>
      <w:tr w:rsidR="006B67EC" w:rsidRPr="00A24E33" w14:paraId="0B5F24C5" w14:textId="77777777" w:rsidTr="007B192B">
        <w:trPr>
          <w:cantSplit/>
          <w:trHeight w:val="415"/>
        </w:trPr>
        <w:tc>
          <w:tcPr>
            <w:tcW w:w="2947" w:type="dxa"/>
          </w:tcPr>
          <w:p w14:paraId="4B435939" w14:textId="5C124F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2F592EA4" w14:textId="567D7B1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3BD9E6A9" w14:textId="77777777" w:rsidTr="007B192B">
        <w:trPr>
          <w:cantSplit/>
          <w:trHeight w:val="399"/>
        </w:trPr>
        <w:tc>
          <w:tcPr>
            <w:tcW w:w="2947" w:type="dxa"/>
          </w:tcPr>
          <w:p w14:paraId="55BD0D3C" w14:textId="3172BE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306F609B" w14:textId="554E1C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553B322F" w14:textId="77777777" w:rsidTr="007B192B">
        <w:trPr>
          <w:cantSplit/>
          <w:trHeight w:val="556"/>
        </w:trPr>
        <w:tc>
          <w:tcPr>
            <w:tcW w:w="2947" w:type="dxa"/>
          </w:tcPr>
          <w:p w14:paraId="0DFD5F7D" w14:textId="5B011B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3FCABDD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_UL_1A_n78A (new),</w:t>
            </w:r>
          </w:p>
          <w:p w14:paraId="240454F0" w14:textId="5FE198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690383DF" w14:textId="77777777" w:rsidTr="007B192B">
        <w:trPr>
          <w:cantSplit/>
          <w:trHeight w:val="556"/>
        </w:trPr>
        <w:tc>
          <w:tcPr>
            <w:tcW w:w="2947" w:type="dxa"/>
          </w:tcPr>
          <w:p w14:paraId="5B5643C4" w14:textId="46E6F6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4055EE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_UL_3A_n78A (new),</w:t>
            </w:r>
          </w:p>
          <w:p w14:paraId="0C9270F1" w14:textId="3B9DD7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_UL_3A_n78A (new)</w:t>
            </w:r>
          </w:p>
        </w:tc>
      </w:tr>
      <w:tr w:rsidR="006B67EC" w:rsidRPr="00A24E33" w14:paraId="78A07E64" w14:textId="77777777" w:rsidTr="007B192B">
        <w:trPr>
          <w:cantSplit/>
          <w:trHeight w:val="550"/>
        </w:trPr>
        <w:tc>
          <w:tcPr>
            <w:tcW w:w="2947" w:type="dxa"/>
          </w:tcPr>
          <w:p w14:paraId="4E04FCD9" w14:textId="401DB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(new),</w:t>
            </w:r>
          </w:p>
          <w:p w14:paraId="500F841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19309A69" w14:textId="7E4B77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_UL_38A_n78A (new)</w:t>
            </w:r>
          </w:p>
        </w:tc>
      </w:tr>
      <w:tr w:rsidR="006B67EC" w:rsidRPr="00A24E33" w14:paraId="3B9D92A6" w14:textId="77777777" w:rsidTr="007B192B">
        <w:trPr>
          <w:cantSplit/>
          <w:trHeight w:val="429"/>
        </w:trPr>
        <w:tc>
          <w:tcPr>
            <w:tcW w:w="2947" w:type="dxa"/>
          </w:tcPr>
          <w:p w14:paraId="38E71C16" w14:textId="270FC2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42F9800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_UL_38C_n78A (new),</w:t>
            </w:r>
          </w:p>
          <w:p w14:paraId="3B656341" w14:textId="78B27D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</w:t>
            </w:r>
          </w:p>
        </w:tc>
      </w:tr>
      <w:tr w:rsidR="006B67EC" w:rsidRPr="00A24E33" w14:paraId="626FC2A4" w14:textId="77777777" w:rsidTr="007B192B">
        <w:trPr>
          <w:cantSplit/>
          <w:trHeight w:val="810"/>
        </w:trPr>
        <w:tc>
          <w:tcPr>
            <w:tcW w:w="2947" w:type="dxa"/>
          </w:tcPr>
          <w:p w14:paraId="4F7ABA8F" w14:textId="748AEC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_UL_1A_n78A (rel. 15),</w:t>
            </w:r>
          </w:p>
          <w:p w14:paraId="7949C3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_UL_1A_n78A (new),</w:t>
            </w:r>
          </w:p>
          <w:p w14:paraId="1DCED5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_UL_1A_n78A (new),</w:t>
            </w:r>
          </w:p>
          <w:p w14:paraId="517A788E" w14:textId="22DC93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1DED5889" w14:textId="77777777" w:rsidTr="007B192B">
        <w:trPr>
          <w:cantSplit/>
          <w:trHeight w:val="633"/>
        </w:trPr>
        <w:tc>
          <w:tcPr>
            <w:tcW w:w="2947" w:type="dxa"/>
          </w:tcPr>
          <w:p w14:paraId="50018F0F" w14:textId="356A42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69A3A5A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_UL_3C_n78A (new),</w:t>
            </w:r>
          </w:p>
          <w:p w14:paraId="4616F73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_UL_3C_n78A (new),</w:t>
            </w:r>
          </w:p>
          <w:p w14:paraId="328E7363" w14:textId="7A1618D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</w:t>
            </w:r>
          </w:p>
        </w:tc>
      </w:tr>
      <w:tr w:rsidR="006B67EC" w:rsidRPr="00A24E33" w14:paraId="7EB15432" w14:textId="77777777" w:rsidTr="007B192B">
        <w:trPr>
          <w:cantSplit/>
          <w:trHeight w:val="810"/>
        </w:trPr>
        <w:tc>
          <w:tcPr>
            <w:tcW w:w="2947" w:type="dxa"/>
          </w:tcPr>
          <w:p w14:paraId="7C9C9448" w14:textId="73F809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63FE30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_UL_3A_n78A (new),</w:t>
            </w:r>
          </w:p>
          <w:p w14:paraId="0BF53F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(new),</w:t>
            </w:r>
          </w:p>
          <w:p w14:paraId="1B28938D" w14:textId="5A915DE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 UL_3A_n78A (new)</w:t>
            </w:r>
          </w:p>
        </w:tc>
      </w:tr>
      <w:tr w:rsidR="006B67EC" w:rsidRPr="00A24E33" w14:paraId="79D3D822" w14:textId="77777777" w:rsidTr="007B192B">
        <w:trPr>
          <w:cantSplit/>
          <w:trHeight w:val="698"/>
        </w:trPr>
        <w:tc>
          <w:tcPr>
            <w:tcW w:w="2947" w:type="dxa"/>
          </w:tcPr>
          <w:p w14:paraId="2F844BC9" w14:textId="4F1794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_UL_38A_n78A (new),</w:t>
            </w:r>
          </w:p>
          <w:p w14:paraId="380282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(new),</w:t>
            </w:r>
          </w:p>
          <w:p w14:paraId="5347367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29A353D5" w14:textId="6E00F3C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_UL_38A_n78A (new)</w:t>
            </w:r>
          </w:p>
        </w:tc>
      </w:tr>
      <w:tr w:rsidR="006B67EC" w:rsidRPr="00A24E33" w14:paraId="58F369F8" w14:textId="77777777" w:rsidTr="007B192B">
        <w:trPr>
          <w:cantSplit/>
          <w:trHeight w:val="724"/>
        </w:trPr>
        <w:tc>
          <w:tcPr>
            <w:tcW w:w="2947" w:type="dxa"/>
          </w:tcPr>
          <w:p w14:paraId="7331EA79" w14:textId="0D3547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810" w:type="dxa"/>
            <w:gridSpan w:val="2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_UL_38C_n78A (new),</w:t>
            </w:r>
          </w:p>
          <w:p w14:paraId="740BD51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04FB057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_UL_38C_n78A (new),</w:t>
            </w:r>
          </w:p>
          <w:p w14:paraId="58CD599B" w14:textId="2D0D50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</w:t>
            </w:r>
          </w:p>
        </w:tc>
      </w:tr>
      <w:tr w:rsidR="006B67EC" w:rsidRPr="00A24E33" w14:paraId="22C36CDE" w14:textId="77777777" w:rsidTr="007B192B">
        <w:trPr>
          <w:cantSplit/>
          <w:trHeight w:val="80"/>
        </w:trPr>
        <w:tc>
          <w:tcPr>
            <w:tcW w:w="2947" w:type="dxa"/>
          </w:tcPr>
          <w:p w14:paraId="622AB284" w14:textId="3E3455F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001C1F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L_1A-3A-8A_n257A_UL_1A_n257A (on-going)</w:t>
            </w:r>
          </w:p>
        </w:tc>
      </w:tr>
      <w:tr w:rsidR="006B67EC" w:rsidRPr="00A24E33" w14:paraId="1BC12E96" w14:textId="77777777" w:rsidTr="007B192B">
        <w:trPr>
          <w:cantSplit/>
          <w:trHeight w:val="167"/>
        </w:trPr>
        <w:tc>
          <w:tcPr>
            <w:tcW w:w="2947" w:type="dxa"/>
          </w:tcPr>
          <w:p w14:paraId="40274133" w14:textId="5D24EF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3DC3346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L_1A-3A-8A_n257A_UL_3A_n257A (on-going)</w:t>
            </w:r>
          </w:p>
        </w:tc>
      </w:tr>
      <w:tr w:rsidR="006B67EC" w:rsidRPr="00ED61CA" w14:paraId="16AA997D" w14:textId="77777777" w:rsidTr="007B192B">
        <w:trPr>
          <w:cantSplit/>
          <w:trHeight w:val="88"/>
        </w:trPr>
        <w:tc>
          <w:tcPr>
            <w:tcW w:w="2947" w:type="dxa"/>
          </w:tcPr>
          <w:p w14:paraId="46BC2A8C" w14:textId="29CF02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3C8DDF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L_1A-3A-8A_n257A_UL_8A_n257A (on-going)</w:t>
            </w:r>
          </w:p>
        </w:tc>
      </w:tr>
      <w:tr w:rsidR="006B67EC" w:rsidRPr="00ED61CA" w14:paraId="102E5EF8" w14:textId="77777777" w:rsidTr="007B192B">
        <w:trPr>
          <w:cantSplit/>
          <w:trHeight w:val="134"/>
        </w:trPr>
        <w:tc>
          <w:tcPr>
            <w:tcW w:w="2947" w:type="dxa"/>
          </w:tcPr>
          <w:p w14:paraId="42F0F781" w14:textId="5DFDF6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2D1037C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 (new)</w:t>
            </w:r>
          </w:p>
        </w:tc>
      </w:tr>
      <w:tr w:rsidR="006B67EC" w:rsidRPr="00ED61CA" w14:paraId="3043753E" w14:textId="77777777" w:rsidTr="007B192B">
        <w:trPr>
          <w:cantSplit/>
          <w:trHeight w:val="96"/>
        </w:trPr>
        <w:tc>
          <w:tcPr>
            <w:tcW w:w="2947" w:type="dxa"/>
          </w:tcPr>
          <w:p w14:paraId="1C9C44D2" w14:textId="26F58C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C7F608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 (new)</w:t>
            </w:r>
          </w:p>
        </w:tc>
      </w:tr>
      <w:tr w:rsidR="006B67EC" w:rsidRPr="00ED61CA" w14:paraId="4265037F" w14:textId="77777777" w:rsidTr="007B192B">
        <w:trPr>
          <w:cantSplit/>
          <w:trHeight w:val="100"/>
        </w:trPr>
        <w:tc>
          <w:tcPr>
            <w:tcW w:w="2947" w:type="dxa"/>
          </w:tcPr>
          <w:p w14:paraId="52C2C332" w14:textId="3843F14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5F9092A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 (new)</w:t>
            </w:r>
          </w:p>
        </w:tc>
      </w:tr>
      <w:tr w:rsidR="006B67EC" w:rsidRPr="00ED61CA" w14:paraId="7D882FDF" w14:textId="77777777" w:rsidTr="007B192B">
        <w:trPr>
          <w:cantSplit/>
          <w:trHeight w:val="126"/>
        </w:trPr>
        <w:tc>
          <w:tcPr>
            <w:tcW w:w="2947" w:type="dxa"/>
          </w:tcPr>
          <w:p w14:paraId="19095457" w14:textId="6CA18B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5BD9C0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 (new)</w:t>
            </w:r>
          </w:p>
        </w:tc>
      </w:tr>
      <w:tr w:rsidR="006B67EC" w:rsidRPr="00ED61CA" w14:paraId="729DE44F" w14:textId="77777777" w:rsidTr="007B192B">
        <w:trPr>
          <w:cantSplit/>
          <w:trHeight w:val="191"/>
        </w:trPr>
        <w:tc>
          <w:tcPr>
            <w:tcW w:w="2947" w:type="dxa"/>
          </w:tcPr>
          <w:p w14:paraId="296E4D3D" w14:textId="2E4C9AD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3F3C184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 (new)</w:t>
            </w:r>
          </w:p>
        </w:tc>
      </w:tr>
      <w:tr w:rsidR="006B67EC" w:rsidRPr="00ED61CA" w14:paraId="4D036D61" w14:textId="77777777" w:rsidTr="007B192B">
        <w:trPr>
          <w:cantSplit/>
          <w:trHeight w:val="124"/>
        </w:trPr>
        <w:tc>
          <w:tcPr>
            <w:tcW w:w="2947" w:type="dxa"/>
          </w:tcPr>
          <w:p w14:paraId="26B8DDEB" w14:textId="178802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28F82C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 (new)</w:t>
            </w:r>
          </w:p>
        </w:tc>
      </w:tr>
      <w:tr w:rsidR="006B67EC" w:rsidRPr="00ED61CA" w14:paraId="67CC68DC" w14:textId="77777777" w:rsidTr="007B192B">
        <w:trPr>
          <w:cantSplit/>
          <w:trHeight w:val="150"/>
        </w:trPr>
        <w:tc>
          <w:tcPr>
            <w:tcW w:w="2947" w:type="dxa"/>
          </w:tcPr>
          <w:p w14:paraId="7D6C2AC2" w14:textId="27DFBAA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147C00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 (new)</w:t>
            </w:r>
          </w:p>
        </w:tc>
      </w:tr>
      <w:tr w:rsidR="006B67EC" w:rsidRPr="00ED61CA" w14:paraId="7E65F5EA" w14:textId="77777777" w:rsidTr="007B192B">
        <w:trPr>
          <w:cantSplit/>
          <w:trHeight w:val="142"/>
        </w:trPr>
        <w:tc>
          <w:tcPr>
            <w:tcW w:w="2947" w:type="dxa"/>
          </w:tcPr>
          <w:p w14:paraId="066F377F" w14:textId="2898153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39C958D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 (new)</w:t>
            </w:r>
          </w:p>
        </w:tc>
      </w:tr>
      <w:tr w:rsidR="006B67EC" w:rsidRPr="00ED61CA" w14:paraId="4F8F2A74" w14:textId="77777777" w:rsidTr="007B192B">
        <w:trPr>
          <w:cantSplit/>
          <w:trHeight w:val="127"/>
        </w:trPr>
        <w:tc>
          <w:tcPr>
            <w:tcW w:w="2947" w:type="dxa"/>
          </w:tcPr>
          <w:p w14:paraId="78840E7F" w14:textId="425C8A6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175F2F9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 (new)</w:t>
            </w:r>
          </w:p>
        </w:tc>
      </w:tr>
      <w:tr w:rsidR="006B67EC" w:rsidRPr="00ED61CA" w14:paraId="5AE007AB" w14:textId="77777777" w:rsidTr="007B192B">
        <w:trPr>
          <w:cantSplit/>
          <w:trHeight w:val="134"/>
        </w:trPr>
        <w:tc>
          <w:tcPr>
            <w:tcW w:w="2947" w:type="dxa"/>
          </w:tcPr>
          <w:p w14:paraId="4AAF34DF" w14:textId="5F93154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0B2E5C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 (new)</w:t>
            </w:r>
          </w:p>
        </w:tc>
      </w:tr>
      <w:tr w:rsidR="006B67EC" w:rsidRPr="00A24E33" w14:paraId="3209880F" w14:textId="77777777" w:rsidTr="007B192B">
        <w:trPr>
          <w:cantSplit/>
          <w:trHeight w:val="157"/>
        </w:trPr>
        <w:tc>
          <w:tcPr>
            <w:tcW w:w="2947" w:type="dxa"/>
          </w:tcPr>
          <w:p w14:paraId="7DE40CD9" w14:textId="32B56CC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3216E5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L_1A-3A-8A_n257J_UL_3A_n257A (new)</w:t>
            </w:r>
          </w:p>
        </w:tc>
      </w:tr>
      <w:tr w:rsidR="006B67EC" w:rsidRPr="00A24E33" w14:paraId="01F5CD3D" w14:textId="77777777" w:rsidTr="007B192B">
        <w:trPr>
          <w:cantSplit/>
          <w:trHeight w:val="167"/>
        </w:trPr>
        <w:tc>
          <w:tcPr>
            <w:tcW w:w="2947" w:type="dxa"/>
          </w:tcPr>
          <w:p w14:paraId="43FA86C9" w14:textId="4DCF4C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0A88D5A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L_1A-3A-8A_n257J_UL_8A_n257A (new)</w:t>
            </w:r>
          </w:p>
        </w:tc>
      </w:tr>
      <w:tr w:rsidR="006B67EC" w:rsidRPr="00A24E33" w14:paraId="26D2C01E" w14:textId="77777777" w:rsidTr="007B192B">
        <w:trPr>
          <w:cantSplit/>
          <w:trHeight w:val="87"/>
        </w:trPr>
        <w:tc>
          <w:tcPr>
            <w:tcW w:w="2947" w:type="dxa"/>
          </w:tcPr>
          <w:p w14:paraId="42F2C26D" w14:textId="7E20FD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43E062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L_1A-3A-8A_n257K_UL_1A_n257A (new)</w:t>
            </w:r>
          </w:p>
        </w:tc>
      </w:tr>
      <w:tr w:rsidR="006B67EC" w:rsidRPr="00A24E33" w14:paraId="0D01FDD5" w14:textId="77777777" w:rsidTr="007B192B">
        <w:trPr>
          <w:cantSplit/>
          <w:trHeight w:val="146"/>
        </w:trPr>
        <w:tc>
          <w:tcPr>
            <w:tcW w:w="2947" w:type="dxa"/>
          </w:tcPr>
          <w:p w14:paraId="41FED9E6" w14:textId="207391F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3635917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L_1A-3A-8A_n257K_UL_3A_n257A (new)</w:t>
            </w:r>
          </w:p>
        </w:tc>
      </w:tr>
      <w:tr w:rsidR="006B67EC" w:rsidRPr="00A24E33" w14:paraId="31C3AF67" w14:textId="77777777" w:rsidTr="007B192B">
        <w:trPr>
          <w:cantSplit/>
          <w:trHeight w:val="70"/>
        </w:trPr>
        <w:tc>
          <w:tcPr>
            <w:tcW w:w="2947" w:type="dxa"/>
          </w:tcPr>
          <w:p w14:paraId="07156408" w14:textId="3B2CD3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0D0DCB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L_1A-3A-8A_n257K_UL_8A_n257A (new)</w:t>
            </w:r>
          </w:p>
        </w:tc>
      </w:tr>
      <w:tr w:rsidR="006B67EC" w:rsidRPr="00A24E33" w14:paraId="6EDF7164" w14:textId="77777777" w:rsidTr="007B192B">
        <w:trPr>
          <w:cantSplit/>
          <w:trHeight w:val="98"/>
        </w:trPr>
        <w:tc>
          <w:tcPr>
            <w:tcW w:w="2947" w:type="dxa"/>
          </w:tcPr>
          <w:p w14:paraId="098A2224" w14:textId="0D0DE98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61FBF4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L_1A-3A-8A_n257L_UL_1A_n257A (new)</w:t>
            </w:r>
          </w:p>
        </w:tc>
      </w:tr>
      <w:tr w:rsidR="006B67EC" w:rsidRPr="00A24E33" w14:paraId="2F1F660D" w14:textId="77777777" w:rsidTr="007B192B">
        <w:trPr>
          <w:cantSplit/>
          <w:trHeight w:val="116"/>
        </w:trPr>
        <w:tc>
          <w:tcPr>
            <w:tcW w:w="2947" w:type="dxa"/>
          </w:tcPr>
          <w:p w14:paraId="2C0B4D1D" w14:textId="629AC7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3913B9B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L_1A-3A-8A_n257L_UL_3A_n257A (new)</w:t>
            </w:r>
          </w:p>
        </w:tc>
      </w:tr>
      <w:tr w:rsidR="006B67EC" w:rsidRPr="00A24E33" w14:paraId="50F73E9E" w14:textId="77777777" w:rsidTr="007B192B">
        <w:trPr>
          <w:cantSplit/>
          <w:trHeight w:val="157"/>
        </w:trPr>
        <w:tc>
          <w:tcPr>
            <w:tcW w:w="2947" w:type="dxa"/>
          </w:tcPr>
          <w:p w14:paraId="1B609872" w14:textId="382A045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18BB90D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L_1A-3A-8A_n257L_UL_8A_n257A (new)</w:t>
            </w:r>
          </w:p>
        </w:tc>
      </w:tr>
      <w:tr w:rsidR="006B67EC" w:rsidRPr="00A24E33" w14:paraId="43FFF3C2" w14:textId="77777777" w:rsidTr="007B192B">
        <w:trPr>
          <w:cantSplit/>
          <w:trHeight w:val="195"/>
        </w:trPr>
        <w:tc>
          <w:tcPr>
            <w:tcW w:w="2947" w:type="dxa"/>
          </w:tcPr>
          <w:p w14:paraId="35070E48" w14:textId="4D3721A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4DDCB6D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L_1A-3C-8A_n257A_UL_1A_n257A (on-going)</w:t>
            </w:r>
          </w:p>
        </w:tc>
      </w:tr>
      <w:tr w:rsidR="006B67EC" w:rsidRPr="00A24E33" w14:paraId="4F260AB1" w14:textId="77777777" w:rsidTr="007B192B">
        <w:trPr>
          <w:cantSplit/>
          <w:trHeight w:val="158"/>
        </w:trPr>
        <w:tc>
          <w:tcPr>
            <w:tcW w:w="2947" w:type="dxa"/>
          </w:tcPr>
          <w:p w14:paraId="5BADC9B0" w14:textId="01750AF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0B7CC9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L_1A-3C-8A_n257A_UL_3A_n257A (on-going)</w:t>
            </w:r>
          </w:p>
        </w:tc>
      </w:tr>
      <w:tr w:rsidR="006B67EC" w:rsidRPr="00A24E33" w14:paraId="5F258FB8" w14:textId="77777777" w:rsidTr="007B192B">
        <w:trPr>
          <w:cantSplit/>
          <w:trHeight w:val="182"/>
        </w:trPr>
        <w:tc>
          <w:tcPr>
            <w:tcW w:w="2947" w:type="dxa"/>
          </w:tcPr>
          <w:p w14:paraId="1E22F0B6" w14:textId="3F0765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769BDC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L_1A-3C-8A_n257A_UL_8A_n257A (on-going)</w:t>
            </w:r>
          </w:p>
        </w:tc>
      </w:tr>
      <w:tr w:rsidR="006B67EC" w:rsidRPr="00A24E33" w14:paraId="1F68C4FD" w14:textId="77777777" w:rsidTr="007B192B">
        <w:trPr>
          <w:cantSplit/>
          <w:trHeight w:val="146"/>
        </w:trPr>
        <w:tc>
          <w:tcPr>
            <w:tcW w:w="2947" w:type="dxa"/>
          </w:tcPr>
          <w:p w14:paraId="0A627BAD" w14:textId="1159EAD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7BB9FF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L_1A-3C-8A_n257G_UL_1A_n257A (new)</w:t>
            </w:r>
          </w:p>
        </w:tc>
      </w:tr>
      <w:tr w:rsidR="006B67EC" w:rsidRPr="00A24E33" w14:paraId="0DC89DE7" w14:textId="77777777" w:rsidTr="007B192B">
        <w:trPr>
          <w:cantSplit/>
          <w:trHeight w:val="171"/>
        </w:trPr>
        <w:tc>
          <w:tcPr>
            <w:tcW w:w="2947" w:type="dxa"/>
          </w:tcPr>
          <w:p w14:paraId="21A7E02F" w14:textId="645E56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73A650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L_1A-3C-8A_n257G_UL_3A_n257A (new)</w:t>
            </w:r>
          </w:p>
        </w:tc>
      </w:tr>
      <w:tr w:rsidR="006B67EC" w:rsidRPr="00A24E33" w14:paraId="564C9C3B" w14:textId="77777777" w:rsidTr="007B192B">
        <w:trPr>
          <w:cantSplit/>
          <w:trHeight w:val="198"/>
        </w:trPr>
        <w:tc>
          <w:tcPr>
            <w:tcW w:w="2947" w:type="dxa"/>
          </w:tcPr>
          <w:p w14:paraId="17EE79EC" w14:textId="5412576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0A7557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L_1A-3C-8A_n257G_UL_8A_n257A (new)</w:t>
            </w:r>
          </w:p>
        </w:tc>
      </w:tr>
      <w:tr w:rsidR="006B67EC" w:rsidRPr="00A24E33" w14:paraId="05CAB95E" w14:textId="77777777" w:rsidTr="007B192B">
        <w:trPr>
          <w:cantSplit/>
          <w:trHeight w:val="198"/>
        </w:trPr>
        <w:tc>
          <w:tcPr>
            <w:tcW w:w="2947" w:type="dxa"/>
          </w:tcPr>
          <w:p w14:paraId="61299144" w14:textId="2C169C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6F38CD7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3B_DL_1A-3C-8A_n257H_UL_1A_n257A (new)</w:t>
            </w:r>
          </w:p>
        </w:tc>
      </w:tr>
      <w:tr w:rsidR="006B67EC" w:rsidRPr="00A24E33" w14:paraId="3B7DFD6E" w14:textId="77777777" w:rsidTr="007B192B">
        <w:trPr>
          <w:cantSplit/>
          <w:trHeight w:val="198"/>
        </w:trPr>
        <w:tc>
          <w:tcPr>
            <w:tcW w:w="2947" w:type="dxa"/>
          </w:tcPr>
          <w:p w14:paraId="3FC8922A" w14:textId="712F58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7B3710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3B_DL_1A-3C-8A_n257H_UL_3A_n257A (new)</w:t>
            </w:r>
          </w:p>
        </w:tc>
      </w:tr>
      <w:tr w:rsidR="006B67EC" w:rsidRPr="00A24E33" w14:paraId="7B7CEBD7" w14:textId="77777777" w:rsidTr="007B192B">
        <w:trPr>
          <w:cantSplit/>
          <w:trHeight w:val="198"/>
        </w:trPr>
        <w:tc>
          <w:tcPr>
            <w:tcW w:w="2947" w:type="dxa"/>
          </w:tcPr>
          <w:p w14:paraId="449935B8" w14:textId="0A9371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12635FB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3B_DL_1A-3C-8A_n257H_UL_8A_n257A (new)</w:t>
            </w:r>
          </w:p>
        </w:tc>
      </w:tr>
      <w:tr w:rsidR="006B67EC" w:rsidRPr="00A24E33" w14:paraId="12CEA28B" w14:textId="77777777" w:rsidTr="007B192B">
        <w:trPr>
          <w:cantSplit/>
          <w:trHeight w:val="198"/>
        </w:trPr>
        <w:tc>
          <w:tcPr>
            <w:tcW w:w="2947" w:type="dxa"/>
          </w:tcPr>
          <w:p w14:paraId="715C6D97" w14:textId="095C5E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5758C4C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3B_DL_1A-3C-8A_n257I_UL_1A_n257A (new)</w:t>
            </w:r>
          </w:p>
        </w:tc>
      </w:tr>
      <w:tr w:rsidR="006B67EC" w:rsidRPr="00A24E33" w14:paraId="78272D45" w14:textId="77777777" w:rsidTr="007B192B">
        <w:trPr>
          <w:cantSplit/>
          <w:trHeight w:val="198"/>
        </w:trPr>
        <w:tc>
          <w:tcPr>
            <w:tcW w:w="2947" w:type="dxa"/>
          </w:tcPr>
          <w:p w14:paraId="0A385FB0" w14:textId="0381E1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58408D6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3B_DL_1A-3C-8A_n257I_UL_3A_n257A (new)</w:t>
            </w:r>
          </w:p>
        </w:tc>
      </w:tr>
      <w:tr w:rsidR="006B67EC" w:rsidRPr="00A24E33" w14:paraId="65154EDC" w14:textId="77777777" w:rsidTr="007B192B">
        <w:trPr>
          <w:cantSplit/>
          <w:trHeight w:val="198"/>
        </w:trPr>
        <w:tc>
          <w:tcPr>
            <w:tcW w:w="2947" w:type="dxa"/>
          </w:tcPr>
          <w:p w14:paraId="04A9E3EA" w14:textId="3F7E29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3727E2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3B_DL_1A-3C-8A_n257I_UL_8A_n257A (new)</w:t>
            </w:r>
          </w:p>
        </w:tc>
      </w:tr>
      <w:tr w:rsidR="006B67EC" w:rsidRPr="00A24E33" w14:paraId="07A0A3DF" w14:textId="77777777" w:rsidTr="007B192B">
        <w:trPr>
          <w:cantSplit/>
          <w:trHeight w:val="198"/>
        </w:trPr>
        <w:tc>
          <w:tcPr>
            <w:tcW w:w="2947" w:type="dxa"/>
          </w:tcPr>
          <w:p w14:paraId="2B99D3DF" w14:textId="103730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13A00C6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3B_DL_1A-3C-8A_n257J_UL_1A_n257A (new)</w:t>
            </w:r>
          </w:p>
        </w:tc>
      </w:tr>
      <w:tr w:rsidR="006B67EC" w:rsidRPr="00A24E33" w14:paraId="2A318755" w14:textId="77777777" w:rsidTr="007B192B">
        <w:trPr>
          <w:cantSplit/>
          <w:trHeight w:val="198"/>
        </w:trPr>
        <w:tc>
          <w:tcPr>
            <w:tcW w:w="2947" w:type="dxa"/>
          </w:tcPr>
          <w:p w14:paraId="58CD030D" w14:textId="7E0822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552029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3B_DL_1A-3C-8A_n257J_UL_3A_n257A (new)</w:t>
            </w:r>
          </w:p>
        </w:tc>
      </w:tr>
      <w:tr w:rsidR="006B67EC" w:rsidRPr="00A24E33" w14:paraId="31AAD86D" w14:textId="77777777" w:rsidTr="007B192B">
        <w:trPr>
          <w:cantSplit/>
          <w:trHeight w:val="198"/>
        </w:trPr>
        <w:tc>
          <w:tcPr>
            <w:tcW w:w="2947" w:type="dxa"/>
          </w:tcPr>
          <w:p w14:paraId="3160B70A" w14:textId="4DE9A0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766D555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3B_DL_1A-3C-8A_n257J_UL_8A_n257A (new)</w:t>
            </w:r>
          </w:p>
        </w:tc>
      </w:tr>
      <w:tr w:rsidR="006B67EC" w:rsidRPr="00A24E33" w14:paraId="4290A57B" w14:textId="77777777" w:rsidTr="007B192B">
        <w:trPr>
          <w:cantSplit/>
          <w:trHeight w:val="198"/>
        </w:trPr>
        <w:tc>
          <w:tcPr>
            <w:tcW w:w="2947" w:type="dxa"/>
          </w:tcPr>
          <w:p w14:paraId="1C9EF63A" w14:textId="5B6EDD1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6EAC3D5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3B_DL_1A-3C-8A_n257K_UL_1A_n257A (new)</w:t>
            </w:r>
          </w:p>
        </w:tc>
      </w:tr>
      <w:tr w:rsidR="006B67EC" w:rsidRPr="00A24E33" w14:paraId="4ED0D2D1" w14:textId="77777777" w:rsidTr="007B192B">
        <w:trPr>
          <w:cantSplit/>
          <w:trHeight w:val="198"/>
        </w:trPr>
        <w:tc>
          <w:tcPr>
            <w:tcW w:w="2947" w:type="dxa"/>
          </w:tcPr>
          <w:p w14:paraId="6FB8E4EE" w14:textId="60B95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0C32AF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3B_DL_1A-3C-8A_n257K_UL_3A_n257A (new)</w:t>
            </w:r>
          </w:p>
        </w:tc>
      </w:tr>
      <w:tr w:rsidR="006B67EC" w:rsidRPr="00A24E33" w14:paraId="1B0EEF30" w14:textId="77777777" w:rsidTr="007B192B">
        <w:trPr>
          <w:cantSplit/>
          <w:trHeight w:val="198"/>
        </w:trPr>
        <w:tc>
          <w:tcPr>
            <w:tcW w:w="2947" w:type="dxa"/>
          </w:tcPr>
          <w:p w14:paraId="287DE174" w14:textId="2A53CCC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21F952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3B_DL_1A-3C-8A_n257K_UL_8A_n257A (new)</w:t>
            </w:r>
          </w:p>
        </w:tc>
      </w:tr>
      <w:tr w:rsidR="006B67EC" w:rsidRPr="00A24E33" w14:paraId="18545C0B" w14:textId="77777777" w:rsidTr="007B192B">
        <w:trPr>
          <w:cantSplit/>
          <w:trHeight w:val="198"/>
        </w:trPr>
        <w:tc>
          <w:tcPr>
            <w:tcW w:w="2947" w:type="dxa"/>
          </w:tcPr>
          <w:p w14:paraId="0AB37B3F" w14:textId="74EB6A5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04ACC7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3B_DL_1A-3C-8A_n257L_UL_1A_n257A (new)</w:t>
            </w:r>
          </w:p>
        </w:tc>
      </w:tr>
      <w:tr w:rsidR="006B67EC" w:rsidRPr="00A24E33" w14:paraId="72F9B4DD" w14:textId="77777777" w:rsidTr="007B192B">
        <w:trPr>
          <w:cantSplit/>
          <w:trHeight w:val="198"/>
        </w:trPr>
        <w:tc>
          <w:tcPr>
            <w:tcW w:w="2947" w:type="dxa"/>
          </w:tcPr>
          <w:p w14:paraId="1EBCF690" w14:textId="7367CE8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38C36A9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3B_DL_1A-3C-8A_n257L_UL_3A_n257A (new)</w:t>
            </w:r>
          </w:p>
        </w:tc>
      </w:tr>
      <w:tr w:rsidR="006B67EC" w:rsidRPr="00A24E33" w14:paraId="54AA592B" w14:textId="77777777" w:rsidTr="007B192B">
        <w:trPr>
          <w:cantSplit/>
          <w:trHeight w:val="198"/>
        </w:trPr>
        <w:tc>
          <w:tcPr>
            <w:tcW w:w="2947" w:type="dxa"/>
          </w:tcPr>
          <w:p w14:paraId="68794A2E" w14:textId="3BDDEA5E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3F4F3F9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3B_DL_1A-3C-8A_n257L_UL_8A_n257A (new)</w:t>
            </w:r>
          </w:p>
        </w:tc>
      </w:tr>
      <w:tr w:rsidR="00181F97" w:rsidRPr="00A24E33" w14:paraId="18B3E707" w14:textId="77777777" w:rsidTr="007B192B">
        <w:trPr>
          <w:cantSplit/>
          <w:trHeight w:val="198"/>
        </w:trPr>
        <w:tc>
          <w:tcPr>
            <w:tcW w:w="2947" w:type="dxa"/>
          </w:tcPr>
          <w:p w14:paraId="0FACDAC1" w14:textId="11F1340A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C1364FD" w14:textId="184F50BF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4F160C82" w14:textId="35D9730C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0C1AE0D" w14:textId="128C458A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4E98A562" w14:textId="77777777" w:rsidTr="007B192B">
        <w:trPr>
          <w:cantSplit/>
          <w:trHeight w:val="198"/>
        </w:trPr>
        <w:tc>
          <w:tcPr>
            <w:tcW w:w="2947" w:type="dxa"/>
          </w:tcPr>
          <w:p w14:paraId="31891DD3" w14:textId="00F03A95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198B838B" w14:textId="2FC990A7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18422891" w14:textId="62BF196D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1E5A6FC" w14:textId="2A30CAB6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7DD32D28" w14:textId="77777777" w:rsidTr="007B192B">
        <w:trPr>
          <w:cantSplit/>
          <w:trHeight w:val="198"/>
        </w:trPr>
        <w:tc>
          <w:tcPr>
            <w:tcW w:w="2947" w:type="dxa"/>
          </w:tcPr>
          <w:p w14:paraId="0DF367E9" w14:textId="5E7BA920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6F67B6" w14:textId="2EEA31BA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41EA9BF7" w14:textId="69828043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4FC5A19" w14:textId="5ABC76A3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6BFC79D0" w14:textId="77777777" w:rsidTr="007B192B">
        <w:trPr>
          <w:cantSplit/>
          <w:trHeight w:val="198"/>
        </w:trPr>
        <w:tc>
          <w:tcPr>
            <w:tcW w:w="2947" w:type="dxa"/>
          </w:tcPr>
          <w:p w14:paraId="41F27ACA" w14:textId="22A424A1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CC8410A" w14:textId="11BBC156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7973C338" w14:textId="6AF4CB65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6B10FCC" w14:textId="1ECF25DD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0ABE87B5" w14:textId="77777777" w:rsidTr="007B192B">
        <w:trPr>
          <w:cantSplit/>
          <w:trHeight w:val="198"/>
        </w:trPr>
        <w:tc>
          <w:tcPr>
            <w:tcW w:w="2947" w:type="dxa"/>
          </w:tcPr>
          <w:p w14:paraId="70CAE643" w14:textId="2CD73AB7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6299775B" w14:textId="78AC83C4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3484CB9B" w14:textId="0D47ECF8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13C689D" w14:textId="5D8318DB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060E9E43" w14:textId="77777777" w:rsidTr="007B192B">
        <w:trPr>
          <w:cantSplit/>
          <w:trHeight w:val="198"/>
        </w:trPr>
        <w:tc>
          <w:tcPr>
            <w:tcW w:w="2947" w:type="dxa"/>
          </w:tcPr>
          <w:p w14:paraId="1C4033D9" w14:textId="4FAE8458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0D0D8BC" w14:textId="0E912FBA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5717754B" w14:textId="72E0B986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D1873B7" w14:textId="25781297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3" w:name="OLE_LINK68"/>
            <w:bookmarkStart w:id="4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3"/>
            <w:bookmarkEnd w:id="4"/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53DF2DE0" w14:textId="77777777" w:rsidTr="007B192B">
        <w:trPr>
          <w:cantSplit/>
          <w:trHeight w:val="198"/>
        </w:trPr>
        <w:tc>
          <w:tcPr>
            <w:tcW w:w="2947" w:type="dxa"/>
          </w:tcPr>
          <w:p w14:paraId="74080848" w14:textId="37DA988F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CF62C7" w14:textId="14B824BE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240D6C1F" w14:textId="77664571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6C14007" w14:textId="5FF4D405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5" w:name="OLE_LINK66"/>
            <w:bookmarkStart w:id="6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5"/>
            <w:bookmarkEnd w:id="6"/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58984AE4" w14:textId="77777777" w:rsidTr="007B192B">
        <w:trPr>
          <w:cantSplit/>
          <w:trHeight w:val="198"/>
        </w:trPr>
        <w:tc>
          <w:tcPr>
            <w:tcW w:w="2947" w:type="dxa"/>
          </w:tcPr>
          <w:p w14:paraId="54FDA003" w14:textId="2E30E607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038E896" w14:textId="03C8F473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223F6436" w14:textId="4F5681F2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15542631" w14:textId="6F42EBB1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181F97" w:rsidRPr="00A24E33" w14:paraId="099B732D" w14:textId="77777777" w:rsidTr="007B192B">
        <w:trPr>
          <w:cantSplit/>
          <w:trHeight w:val="198"/>
        </w:trPr>
        <w:tc>
          <w:tcPr>
            <w:tcW w:w="2947" w:type="dxa"/>
          </w:tcPr>
          <w:p w14:paraId="50F9FCF4" w14:textId="74B0059A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7" w:name="OLE_LINK86"/>
            <w:bookmarkStart w:id="8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7"/>
            <w:bookmarkEnd w:id="8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181F97" w:rsidRPr="008D0FE5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181F97" w:rsidRPr="00614771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40E24485" w14:textId="2EFA1B58" w:rsidR="00181F97" w:rsidRPr="006B5628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436B8107" w14:textId="4BF7DC8E" w:rsidR="00181F97" w:rsidRPr="00F2061C" w:rsidRDefault="00181F97" w:rsidP="00181F9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F9AEAAC" w14:textId="0DD9D475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181F97" w:rsidRPr="00181F97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181F97" w:rsidRPr="00614771" w:rsidRDefault="00181F97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9" w:name="OLE_LINK88"/>
            <w:bookmarkStart w:id="10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9"/>
            <w:bookmarkEnd w:id="1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 w:rsidR="000F1ABA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DD73F1" w:rsidRPr="00A24E33" w14:paraId="2DD19F16" w14:textId="77777777" w:rsidTr="007B192B">
        <w:trPr>
          <w:cantSplit/>
          <w:trHeight w:val="198"/>
        </w:trPr>
        <w:tc>
          <w:tcPr>
            <w:tcW w:w="2947" w:type="dxa"/>
          </w:tcPr>
          <w:p w14:paraId="1B8877CC" w14:textId="43ED3477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4CC_DL_2A-5A-66A-n5A_BCS0</w:t>
            </w:r>
          </w:p>
        </w:tc>
        <w:tc>
          <w:tcPr>
            <w:tcW w:w="673" w:type="dxa"/>
            <w:gridSpan w:val="2"/>
          </w:tcPr>
          <w:p w14:paraId="5D687FC2" w14:textId="7E027F36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FA2D97" w14:textId="40D72D7C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</w:tcPr>
          <w:p w14:paraId="74B3B3D9" w14:textId="19F8B30F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215" w:type="dxa"/>
            <w:gridSpan w:val="2"/>
          </w:tcPr>
          <w:p w14:paraId="2D077C4D" w14:textId="74FA0516" w:rsidR="00DD73F1" w:rsidRPr="006B5628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810" w:type="dxa"/>
            <w:gridSpan w:val="2"/>
          </w:tcPr>
          <w:p w14:paraId="1338622E" w14:textId="36A21780" w:rsidR="00DD73F1" w:rsidRPr="00F2061C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36C62BE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3CC_DL_2A-5A-n5A_BCS0</w:t>
            </w:r>
          </w:p>
          <w:p w14:paraId="7014D34F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3CC_DL_2A-66A-n5A_BCS0</w:t>
            </w:r>
          </w:p>
          <w:p w14:paraId="751B27C5" w14:textId="69FB780E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3CC_DL_5A-66A-n5A_BCS0</w:t>
            </w:r>
          </w:p>
        </w:tc>
      </w:tr>
      <w:tr w:rsidR="00DD73F1" w:rsidRPr="00A24E33" w14:paraId="5F069AB6" w14:textId="77777777" w:rsidTr="007B192B">
        <w:trPr>
          <w:cantSplit/>
          <w:trHeight w:val="198"/>
        </w:trPr>
        <w:tc>
          <w:tcPr>
            <w:tcW w:w="2947" w:type="dxa"/>
          </w:tcPr>
          <w:p w14:paraId="576551E0" w14:textId="6F39A2C0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4CC_DL_2A-5A-66A-n66_BCS0</w:t>
            </w:r>
          </w:p>
        </w:tc>
        <w:tc>
          <w:tcPr>
            <w:tcW w:w="673" w:type="dxa"/>
            <w:gridSpan w:val="2"/>
          </w:tcPr>
          <w:p w14:paraId="6502DAAF" w14:textId="11258EA6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8C6363" w14:textId="68DE232F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</w:tcPr>
          <w:p w14:paraId="59CD9173" w14:textId="2CF8BAB6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215" w:type="dxa"/>
            <w:gridSpan w:val="2"/>
          </w:tcPr>
          <w:p w14:paraId="3E51C35E" w14:textId="5D1F9C86" w:rsidR="00DD73F1" w:rsidRPr="006B5628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810" w:type="dxa"/>
            <w:gridSpan w:val="2"/>
          </w:tcPr>
          <w:p w14:paraId="61C0B7C6" w14:textId="20C4BAAA" w:rsidR="00DD73F1" w:rsidRPr="00F2061C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3639DA82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3CC_DL_2A-5A-n66_BCS0</w:t>
            </w:r>
          </w:p>
          <w:p w14:paraId="64808364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3CC_DL_2A-66A-n66_BCS0</w:t>
            </w:r>
          </w:p>
          <w:p w14:paraId="395723D6" w14:textId="313D8F30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3CC_DL_5A-66A-n66_BCS0</w:t>
            </w:r>
          </w:p>
        </w:tc>
      </w:tr>
      <w:tr w:rsidR="00DD73F1" w:rsidRPr="00A24E33" w14:paraId="044B4001" w14:textId="77777777" w:rsidTr="007B192B">
        <w:trPr>
          <w:cantSplit/>
          <w:trHeight w:val="198"/>
        </w:trPr>
        <w:tc>
          <w:tcPr>
            <w:tcW w:w="2947" w:type="dxa"/>
          </w:tcPr>
          <w:p w14:paraId="27A1B58F" w14:textId="21AAE195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4CC_DL_2A-13A-66A-n66A_BCS0</w:t>
            </w:r>
          </w:p>
        </w:tc>
        <w:tc>
          <w:tcPr>
            <w:tcW w:w="673" w:type="dxa"/>
            <w:gridSpan w:val="2"/>
          </w:tcPr>
          <w:p w14:paraId="01BEEF9E" w14:textId="339CCCFF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FB2A83" w14:textId="21713180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744" w:type="dxa"/>
            <w:gridSpan w:val="2"/>
          </w:tcPr>
          <w:p w14:paraId="029A9A38" w14:textId="0E84AD55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215" w:type="dxa"/>
            <w:gridSpan w:val="2"/>
          </w:tcPr>
          <w:p w14:paraId="001B0A6C" w14:textId="12FA4157" w:rsidR="00DD73F1" w:rsidRPr="006B5628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810" w:type="dxa"/>
            <w:gridSpan w:val="2"/>
          </w:tcPr>
          <w:p w14:paraId="286B8DEE" w14:textId="25A96792" w:rsidR="00DD73F1" w:rsidRPr="00F2061C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EF71205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3CC_DL_2A-13A-n66A_BCS0</w:t>
            </w:r>
          </w:p>
          <w:p w14:paraId="177B3CAF" w14:textId="77777777" w:rsidR="00DD73F1" w:rsidRPr="00DD73F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3CC_DL_2A-66A-n66A_BCS0</w:t>
            </w:r>
          </w:p>
          <w:p w14:paraId="4130B2E1" w14:textId="6DD3CA95" w:rsidR="00DD73F1" w:rsidRPr="00614771" w:rsidRDefault="00DD73F1" w:rsidP="00DD73F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73F1">
              <w:rPr>
                <w:rFonts w:cs="Arial"/>
                <w:sz w:val="16"/>
                <w:szCs w:val="16"/>
                <w:lang w:eastAsia="ja-JP"/>
              </w:rPr>
              <w:t>New: 3CC_DL_13A-66A-n66A_BCS0</w:t>
            </w:r>
          </w:p>
        </w:tc>
      </w:tr>
      <w:tr w:rsidR="00024C22" w14:paraId="45D2BE11" w14:textId="77777777" w:rsidTr="007B192B">
        <w:trPr>
          <w:cantSplit/>
        </w:trPr>
        <w:tc>
          <w:tcPr>
            <w:tcW w:w="2947" w:type="dxa"/>
          </w:tcPr>
          <w:p w14:paraId="289A9F2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A99E77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D51E6F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A15B18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3B_DL_1A-3A_n5A_UL_1A_n5A-new</w:t>
            </w:r>
          </w:p>
          <w:p w14:paraId="2D4832D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3B_DL_1A-7A_n5A_UL_1A_n5A-new</w:t>
            </w:r>
          </w:p>
        </w:tc>
      </w:tr>
      <w:tr w:rsidR="00024C22" w14:paraId="56E57CC6" w14:textId="77777777" w:rsidTr="007B192B">
        <w:trPr>
          <w:cantSplit/>
        </w:trPr>
        <w:tc>
          <w:tcPr>
            <w:tcW w:w="2947" w:type="dxa"/>
          </w:tcPr>
          <w:p w14:paraId="40D25DD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2B57F6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7E4F77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55F59B4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3B_DL_1A-3A_n5A_UL_3A_n5A-new</w:t>
            </w:r>
          </w:p>
          <w:p w14:paraId="4A526B2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3B_DL_3A-7A_n5A_UL_3A_n5A-new</w:t>
            </w:r>
          </w:p>
        </w:tc>
      </w:tr>
      <w:tr w:rsidR="00024C22" w14:paraId="0EA256C6" w14:textId="77777777" w:rsidTr="007B192B">
        <w:trPr>
          <w:cantSplit/>
        </w:trPr>
        <w:tc>
          <w:tcPr>
            <w:tcW w:w="2947" w:type="dxa"/>
          </w:tcPr>
          <w:p w14:paraId="3CF0AE5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8C3FB8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194EFB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9BDF80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3B_DL_1A-7A_n5A_UL_7A_n5A-new</w:t>
            </w:r>
          </w:p>
          <w:p w14:paraId="17E0301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3B_DL_3A-7A_n5A_UL_7A_n5A-new</w:t>
            </w:r>
          </w:p>
        </w:tc>
      </w:tr>
      <w:tr w:rsidR="00024C22" w14:paraId="33607EC7" w14:textId="77777777" w:rsidTr="007B192B">
        <w:trPr>
          <w:cantSplit/>
        </w:trPr>
        <w:tc>
          <w:tcPr>
            <w:tcW w:w="2947" w:type="dxa"/>
          </w:tcPr>
          <w:p w14:paraId="04E7B10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7CB987C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9A8FD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88E28D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4B_DL_1A-3A-7A_n5A_UL_1A_n5A-new</w:t>
            </w:r>
          </w:p>
          <w:p w14:paraId="30C291C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3B_DL_1A-3C_n5A_UL_1A_n5A-new</w:t>
            </w:r>
          </w:p>
        </w:tc>
      </w:tr>
      <w:tr w:rsidR="00024C22" w14:paraId="33D5B5A4" w14:textId="77777777" w:rsidTr="007B192B">
        <w:trPr>
          <w:cantSplit/>
        </w:trPr>
        <w:tc>
          <w:tcPr>
            <w:tcW w:w="2947" w:type="dxa"/>
          </w:tcPr>
          <w:p w14:paraId="17EC643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41E1F9E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53C30D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12A647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4B_DL_1A-3A-7A_n5A_UL_3A_n5A-new</w:t>
            </w:r>
          </w:p>
          <w:p w14:paraId="125E456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3B_DL_1A-3C_n5A_UL_3A_n5A-new</w:t>
            </w:r>
          </w:p>
          <w:p w14:paraId="4599AED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3B_DL_3C-7A_n5A_UL_3A_n5A-new</w:t>
            </w:r>
          </w:p>
        </w:tc>
      </w:tr>
      <w:tr w:rsidR="00024C22" w14:paraId="7D95D7F6" w14:textId="77777777" w:rsidTr="007B192B">
        <w:trPr>
          <w:cantSplit/>
        </w:trPr>
        <w:tc>
          <w:tcPr>
            <w:tcW w:w="2947" w:type="dxa"/>
          </w:tcPr>
          <w:p w14:paraId="28A6234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1D8370E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68E139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391ABD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4B_DL_1A-3C-7A_n5A_UL_3A_n5A-new</w:t>
            </w:r>
          </w:p>
          <w:p w14:paraId="267A553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3B_DL_1A-3C_n5A_UL_3C_n5A-new</w:t>
            </w:r>
          </w:p>
          <w:p w14:paraId="3E23C6F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3B_DL_3C-7A_n5A_UL_3C_n5A-new</w:t>
            </w:r>
          </w:p>
        </w:tc>
      </w:tr>
      <w:tr w:rsidR="00024C22" w14:paraId="76BFACEB" w14:textId="77777777" w:rsidTr="007B192B">
        <w:trPr>
          <w:cantSplit/>
        </w:trPr>
        <w:tc>
          <w:tcPr>
            <w:tcW w:w="2947" w:type="dxa"/>
          </w:tcPr>
          <w:p w14:paraId="788AE27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2B2FB4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75E54B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8E5CC3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4B_DL_1A-3A-7A_n5A_UL_7A_n5A-new</w:t>
            </w:r>
          </w:p>
          <w:p w14:paraId="72D8805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3B_DL_3C-7A_n5A_UL_7A_n5A-new</w:t>
            </w:r>
          </w:p>
        </w:tc>
      </w:tr>
      <w:tr w:rsidR="00024C22" w14:paraId="08B24F56" w14:textId="77777777" w:rsidTr="007B192B">
        <w:trPr>
          <w:cantSplit/>
        </w:trPr>
        <w:tc>
          <w:tcPr>
            <w:tcW w:w="2947" w:type="dxa"/>
          </w:tcPr>
          <w:p w14:paraId="3259993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536006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3BA0E2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3BD40B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4B_DL_1A-3A-7A_n5A_UL_1A_n5A-new</w:t>
            </w:r>
          </w:p>
          <w:p w14:paraId="4E67700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DL_1A-7C_n5A_UL_1A_n5A-new</w:t>
            </w:r>
          </w:p>
          <w:p w14:paraId="7141E9C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4045ACCE" w14:textId="77777777" w:rsidTr="007B192B">
        <w:trPr>
          <w:cantSplit/>
        </w:trPr>
        <w:tc>
          <w:tcPr>
            <w:tcW w:w="2947" w:type="dxa"/>
          </w:tcPr>
          <w:p w14:paraId="3B9A5A3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446D3C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C36DD3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FD09C9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 DL_1A-3A-7A_n5A_UL_3A_n5A-new</w:t>
            </w:r>
          </w:p>
          <w:p w14:paraId="7113DCA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DL_3A-7C_n5A_UL_3A_n5A-new</w:t>
            </w:r>
          </w:p>
          <w:p w14:paraId="22054C1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545F97D5" w14:textId="77777777" w:rsidTr="007B192B">
        <w:trPr>
          <w:cantSplit/>
        </w:trPr>
        <w:tc>
          <w:tcPr>
            <w:tcW w:w="2947" w:type="dxa"/>
          </w:tcPr>
          <w:p w14:paraId="4C03447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7DE4CA4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D31879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02CB9A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4B_DL_1A-3A-7A_n5A_UL_7A_n5A-new</w:t>
            </w:r>
          </w:p>
          <w:p w14:paraId="4EDAFBC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3B_DL_1A-7C_n5A_UL_7A_n5A-new</w:t>
            </w:r>
          </w:p>
          <w:p w14:paraId="41FAFA4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3B_DL_3A-7C_n5A_UL_7A_n5A-new</w:t>
            </w:r>
          </w:p>
        </w:tc>
      </w:tr>
      <w:tr w:rsidR="00024C22" w14:paraId="65E7CC81" w14:textId="77777777" w:rsidTr="007B192B">
        <w:trPr>
          <w:cantSplit/>
        </w:trPr>
        <w:tc>
          <w:tcPr>
            <w:tcW w:w="2947" w:type="dxa"/>
          </w:tcPr>
          <w:p w14:paraId="7250A8C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4343342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435BF5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1CF99B3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4B_DL_1A-3A-7C_n5A_UL_7A_n5A-new</w:t>
            </w:r>
          </w:p>
          <w:p w14:paraId="2EC51C9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3B_DL_1A-7C_n5A_UL_7C_n5A-new</w:t>
            </w:r>
          </w:p>
          <w:p w14:paraId="5AE6DE3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3B_DL_3A-7C_n5A_UL_7C_n5A-new</w:t>
            </w:r>
          </w:p>
        </w:tc>
      </w:tr>
      <w:tr w:rsidR="00024C22" w14:paraId="05204FEA" w14:textId="77777777" w:rsidTr="007B192B">
        <w:trPr>
          <w:cantSplit/>
        </w:trPr>
        <w:tc>
          <w:tcPr>
            <w:tcW w:w="2947" w:type="dxa"/>
          </w:tcPr>
          <w:p w14:paraId="089D599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1BAC502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C8CB24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CA119A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4B_DL_1A-3A-7C_n5A_UL_1A_n5A-new</w:t>
            </w:r>
          </w:p>
          <w:p w14:paraId="4B61E1C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4B_DL_1A-3C-7A_n5A_UL_1A_n5A-new</w:t>
            </w:r>
          </w:p>
        </w:tc>
      </w:tr>
      <w:tr w:rsidR="00024C22" w14:paraId="0AA68432" w14:textId="77777777" w:rsidTr="007B192B">
        <w:trPr>
          <w:cantSplit/>
        </w:trPr>
        <w:tc>
          <w:tcPr>
            <w:tcW w:w="2947" w:type="dxa"/>
          </w:tcPr>
          <w:p w14:paraId="43A680B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9A1C84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E8DC65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FFF541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3B_DL_3C-7C_n5A_UL_3A_n5A-new</w:t>
            </w:r>
          </w:p>
          <w:p w14:paraId="314AF28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4B_DL_1A-3C-7A_n5A_UL_3A_n5A-new</w:t>
            </w:r>
          </w:p>
          <w:p w14:paraId="23478AD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4B_DL_1A-3A-7C_n5A_UL_3A_n5A-new</w:t>
            </w:r>
          </w:p>
        </w:tc>
      </w:tr>
      <w:tr w:rsidR="00024C22" w14:paraId="71686764" w14:textId="77777777" w:rsidTr="007B192B">
        <w:trPr>
          <w:cantSplit/>
        </w:trPr>
        <w:tc>
          <w:tcPr>
            <w:tcW w:w="2947" w:type="dxa"/>
          </w:tcPr>
          <w:p w14:paraId="312A321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0CCA04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52E8EE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62D011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4B_DL_1A-3C-7C_n5A_UL_3A_n5A-new</w:t>
            </w:r>
          </w:p>
          <w:p w14:paraId="278FDE7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4B_DL_1A-3C-7A_n5A_UL_3C_n5A-new</w:t>
            </w:r>
          </w:p>
          <w:p w14:paraId="555678E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3B_DL_3C-7C_n5A_UL_3C_n5A-new</w:t>
            </w:r>
          </w:p>
        </w:tc>
      </w:tr>
      <w:tr w:rsidR="00024C22" w14:paraId="55192DDB" w14:textId="77777777" w:rsidTr="007B192B">
        <w:trPr>
          <w:cantSplit/>
        </w:trPr>
        <w:tc>
          <w:tcPr>
            <w:tcW w:w="2947" w:type="dxa"/>
          </w:tcPr>
          <w:p w14:paraId="4D5359B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172B6E7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83ACB0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28B19D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4B_DL_1A-3C-7A_n5A_UL_7A_n5A-new</w:t>
            </w:r>
          </w:p>
          <w:p w14:paraId="2D6C232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4B_DL_1A-3A-7C_n5A_UL_7A_n5A-new</w:t>
            </w:r>
          </w:p>
          <w:p w14:paraId="288D704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3B_DL_3C-7C_n5A_UL_7A_n5A-new</w:t>
            </w:r>
          </w:p>
        </w:tc>
      </w:tr>
      <w:tr w:rsidR="00024C22" w14:paraId="74E6E596" w14:textId="77777777" w:rsidTr="007B192B">
        <w:trPr>
          <w:cantSplit/>
        </w:trPr>
        <w:tc>
          <w:tcPr>
            <w:tcW w:w="2947" w:type="dxa"/>
          </w:tcPr>
          <w:p w14:paraId="4201112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EC45D8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E44F07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5C9D8B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4B_DL_1A-3C-7C_n5A_UL_7A_n5A-new</w:t>
            </w:r>
          </w:p>
          <w:p w14:paraId="5B8B323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3B_DL_3C-7C_n5A_UL_7C_n5A-new</w:t>
            </w:r>
          </w:p>
          <w:p w14:paraId="0611D36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4B_DL_1A-3A-7C_n5A_UL_7C_n5A-new</w:t>
            </w:r>
          </w:p>
        </w:tc>
      </w:tr>
      <w:tr w:rsidR="00024C22" w14:paraId="6ED80CDD" w14:textId="77777777" w:rsidTr="007B192B">
        <w:trPr>
          <w:cantSplit/>
        </w:trPr>
        <w:tc>
          <w:tcPr>
            <w:tcW w:w="2947" w:type="dxa"/>
          </w:tcPr>
          <w:p w14:paraId="590291E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D1E905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8947A7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32B737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3B_DL_1A-28A_n5A_UL_1A_n5A-new</w:t>
            </w:r>
          </w:p>
          <w:p w14:paraId="64FA3BE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3B_DL_1A-3A_n5A_UL_1A_n5A-new</w:t>
            </w:r>
          </w:p>
        </w:tc>
      </w:tr>
      <w:tr w:rsidR="00024C22" w14:paraId="18568112" w14:textId="77777777" w:rsidTr="007B192B">
        <w:trPr>
          <w:cantSplit/>
        </w:trPr>
        <w:tc>
          <w:tcPr>
            <w:tcW w:w="2947" w:type="dxa"/>
          </w:tcPr>
          <w:p w14:paraId="71726A3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6206EF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54E0A1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DE6FB8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3B_DL_3A-28A_n5A_UL_3A_n5A-new</w:t>
            </w:r>
          </w:p>
          <w:p w14:paraId="014D94E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3B_DL_1A-3A_n5A_UL_3A_n5A-new</w:t>
            </w:r>
          </w:p>
        </w:tc>
      </w:tr>
      <w:tr w:rsidR="00024C22" w14:paraId="7F05C492" w14:textId="77777777" w:rsidTr="007B192B">
        <w:trPr>
          <w:cantSplit/>
        </w:trPr>
        <w:tc>
          <w:tcPr>
            <w:tcW w:w="2947" w:type="dxa"/>
          </w:tcPr>
          <w:p w14:paraId="49A23B8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25EA7F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5EE08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6D8C2E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3B_DL_1A-28A_n5A_UL_28A_n5A-new</w:t>
            </w:r>
          </w:p>
          <w:p w14:paraId="74B92D2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3B_DL_3A-28A_n5A_UL_28A_n5A-new</w:t>
            </w:r>
          </w:p>
        </w:tc>
      </w:tr>
      <w:tr w:rsidR="00024C22" w14:paraId="756E9527" w14:textId="77777777" w:rsidTr="007B192B">
        <w:trPr>
          <w:cantSplit/>
        </w:trPr>
        <w:tc>
          <w:tcPr>
            <w:tcW w:w="2947" w:type="dxa"/>
          </w:tcPr>
          <w:p w14:paraId="1B53170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B3B448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BC0C1E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CDC03C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3B_DL_1A-3C_n5A_UL_1A_n5A-new</w:t>
            </w:r>
          </w:p>
          <w:p w14:paraId="2F8AA87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4B_DL_1A-3A-28A_n5A_UL_1A_n5A-new</w:t>
            </w:r>
          </w:p>
        </w:tc>
      </w:tr>
      <w:tr w:rsidR="00024C22" w14:paraId="3BAE6FA8" w14:textId="77777777" w:rsidTr="007B192B">
        <w:trPr>
          <w:cantSplit/>
        </w:trPr>
        <w:tc>
          <w:tcPr>
            <w:tcW w:w="2947" w:type="dxa"/>
          </w:tcPr>
          <w:p w14:paraId="2E5CFFE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625018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4B965D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378517B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3B_DL_3C-28A_n5A_UL_3A_n5A-new</w:t>
            </w:r>
          </w:p>
          <w:p w14:paraId="07EA9D5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3B_DL_1A-3C_n5A_UL_3A_n5A-new</w:t>
            </w:r>
          </w:p>
          <w:p w14:paraId="4EA2193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4B_DL_1A-3A-28A_n5A_UL_3A_n5A-new</w:t>
            </w:r>
          </w:p>
        </w:tc>
      </w:tr>
      <w:tr w:rsidR="00024C22" w14:paraId="336F28FD" w14:textId="77777777" w:rsidTr="007B192B">
        <w:trPr>
          <w:cantSplit/>
        </w:trPr>
        <w:tc>
          <w:tcPr>
            <w:tcW w:w="2947" w:type="dxa"/>
          </w:tcPr>
          <w:p w14:paraId="2DFE529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1A7928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4AD300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5318D82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4B_DL_1A-3C-28A_n5A_UL_3A_n5A-new</w:t>
            </w:r>
          </w:p>
          <w:p w14:paraId="7B296AC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3B_DL_3C-28A_n5A_UL_3C_n5A-new</w:t>
            </w:r>
          </w:p>
          <w:p w14:paraId="7EF2608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3B_DL_1A-3C_n5A_UL_3C_n5A-new</w:t>
            </w:r>
          </w:p>
        </w:tc>
      </w:tr>
      <w:tr w:rsidR="00024C22" w14:paraId="1B9957AB" w14:textId="77777777" w:rsidTr="007B192B">
        <w:trPr>
          <w:cantSplit/>
        </w:trPr>
        <w:tc>
          <w:tcPr>
            <w:tcW w:w="2947" w:type="dxa"/>
          </w:tcPr>
          <w:p w14:paraId="4A84400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1FA6505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A65560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CA303E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3B_DL_3C-28A_n5A_UL_28A_n5A-new</w:t>
            </w:r>
          </w:p>
          <w:p w14:paraId="04D9338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4B_DL_1A-3A-28A_n5A_UL_28A_n5A-new</w:t>
            </w:r>
          </w:p>
        </w:tc>
      </w:tr>
      <w:tr w:rsidR="00024C22" w14:paraId="426B3189" w14:textId="77777777" w:rsidTr="007B192B">
        <w:trPr>
          <w:cantSplit/>
        </w:trPr>
        <w:tc>
          <w:tcPr>
            <w:tcW w:w="2947" w:type="dxa"/>
          </w:tcPr>
          <w:p w14:paraId="64C50E5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38B4ED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25B80A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B62EFD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DL_1A-7A_n5A_UL_1A_n5A-new</w:t>
            </w:r>
          </w:p>
          <w:p w14:paraId="1D96EF6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DL_1A-28A_n5A_UL_1A_n5A-new</w:t>
            </w:r>
          </w:p>
        </w:tc>
      </w:tr>
      <w:tr w:rsidR="00024C22" w14:paraId="3A4311F1" w14:textId="77777777" w:rsidTr="007B192B">
        <w:trPr>
          <w:cantSplit/>
        </w:trPr>
        <w:tc>
          <w:tcPr>
            <w:tcW w:w="2947" w:type="dxa"/>
          </w:tcPr>
          <w:p w14:paraId="25583CE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08D969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2D5B2F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B40288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DL_1A-7A_n5A_UL_7A_n5A-new</w:t>
            </w:r>
          </w:p>
          <w:p w14:paraId="175F336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 DL_7A-28A_n5A_UL_7A_n5A-new</w:t>
            </w:r>
          </w:p>
        </w:tc>
      </w:tr>
      <w:tr w:rsidR="00024C22" w14:paraId="4D41834A" w14:textId="77777777" w:rsidTr="007B192B">
        <w:trPr>
          <w:cantSplit/>
        </w:trPr>
        <w:tc>
          <w:tcPr>
            <w:tcW w:w="2947" w:type="dxa"/>
          </w:tcPr>
          <w:p w14:paraId="3A140E2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E12563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083520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8EEB7A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3B_DL_1A-28A_n5A_UL_28A_n5A-new</w:t>
            </w:r>
          </w:p>
          <w:p w14:paraId="790844B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4B_DL_7A-28A_n5A_UL_28A_n5A-new</w:t>
            </w:r>
          </w:p>
        </w:tc>
      </w:tr>
      <w:tr w:rsidR="00024C22" w14:paraId="0719282D" w14:textId="77777777" w:rsidTr="007B192B">
        <w:trPr>
          <w:cantSplit/>
        </w:trPr>
        <w:tc>
          <w:tcPr>
            <w:tcW w:w="2947" w:type="dxa"/>
          </w:tcPr>
          <w:p w14:paraId="6556812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FBA778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F878BB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E07F55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4B_DL_1A-7A-28A_n5A_UL_1A_n5A-new</w:t>
            </w:r>
          </w:p>
          <w:p w14:paraId="625C399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3B_DL_1A-7C_n5A_UL_1A_n5A-new</w:t>
            </w:r>
          </w:p>
        </w:tc>
      </w:tr>
      <w:tr w:rsidR="00024C22" w14:paraId="1AA4451E" w14:textId="77777777" w:rsidTr="007B192B">
        <w:trPr>
          <w:cantSplit/>
        </w:trPr>
        <w:tc>
          <w:tcPr>
            <w:tcW w:w="2947" w:type="dxa"/>
          </w:tcPr>
          <w:p w14:paraId="6B26F82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788716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8735A7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C61EC6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4B_DL_1A-7A-28A_n5A_UL_7A_n5A-new</w:t>
            </w:r>
          </w:p>
          <w:p w14:paraId="03B72A9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3B_DL_1A-7C_n5A_UL_7A_n5A-new</w:t>
            </w:r>
          </w:p>
          <w:p w14:paraId="24E9065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3B_DL_7C-28A_n5A_UL_7A_n5A-new</w:t>
            </w:r>
          </w:p>
        </w:tc>
      </w:tr>
      <w:tr w:rsidR="00024C22" w14:paraId="1997B6CA" w14:textId="77777777" w:rsidTr="007B192B">
        <w:trPr>
          <w:cantSplit/>
        </w:trPr>
        <w:tc>
          <w:tcPr>
            <w:tcW w:w="2947" w:type="dxa"/>
          </w:tcPr>
          <w:p w14:paraId="2AFC54C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24D772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0E1C07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FA10A7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4B_DL_1A-7C-28A_n5A_UL_7A_n5A-new</w:t>
            </w:r>
          </w:p>
          <w:p w14:paraId="701A64E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3B_DL_1A-7C_n5A_UL_7C_n5A-new</w:t>
            </w:r>
          </w:p>
          <w:p w14:paraId="3F9D88D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3B_DL_7C-28A_n5A_UL_7C_n5A-new</w:t>
            </w:r>
          </w:p>
        </w:tc>
      </w:tr>
      <w:tr w:rsidR="00024C22" w14:paraId="56371CBF" w14:textId="77777777" w:rsidTr="007B192B">
        <w:trPr>
          <w:cantSplit/>
        </w:trPr>
        <w:tc>
          <w:tcPr>
            <w:tcW w:w="2947" w:type="dxa"/>
          </w:tcPr>
          <w:p w14:paraId="6C4C219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A8A5E8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958313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1763CC5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4B_DL_1A-7A-28A_n5A_UL_28A_n5A-new</w:t>
            </w:r>
          </w:p>
          <w:p w14:paraId="6AA3E20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3B_DL_1A-7C_n5A_UL_28A_n5A-new</w:t>
            </w:r>
          </w:p>
          <w:p w14:paraId="2C23030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3B_DL_7C-28A_n5A_UL_28A_n5A-new</w:t>
            </w:r>
          </w:p>
        </w:tc>
      </w:tr>
      <w:tr w:rsidR="00024C22" w14:paraId="2886B967" w14:textId="77777777" w:rsidTr="007B192B">
        <w:trPr>
          <w:cantSplit/>
        </w:trPr>
        <w:tc>
          <w:tcPr>
            <w:tcW w:w="2947" w:type="dxa"/>
          </w:tcPr>
          <w:p w14:paraId="1B56ADF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C1217C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D261CF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A32A95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3B_DL_3A-28A_n5A_UL_3A_n5A-new</w:t>
            </w:r>
          </w:p>
          <w:p w14:paraId="549663F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3B_DL_3A-7A_n5A_UL_3A_n5A-new</w:t>
            </w:r>
          </w:p>
        </w:tc>
      </w:tr>
      <w:tr w:rsidR="00024C22" w14:paraId="35B761C9" w14:textId="77777777" w:rsidTr="007B192B">
        <w:trPr>
          <w:cantSplit/>
        </w:trPr>
        <w:tc>
          <w:tcPr>
            <w:tcW w:w="2947" w:type="dxa"/>
          </w:tcPr>
          <w:p w14:paraId="53836BC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38E95F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01D36F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1BD1BD8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3B_DL_7A-28A_n5A_UL_7A_n5A-new</w:t>
            </w:r>
          </w:p>
          <w:p w14:paraId="5861A9A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3B_DL_3A-7A_n5A_UL_7A_n5A-new</w:t>
            </w:r>
          </w:p>
        </w:tc>
      </w:tr>
      <w:tr w:rsidR="00024C22" w14:paraId="128D638A" w14:textId="77777777" w:rsidTr="007B192B">
        <w:trPr>
          <w:cantSplit/>
        </w:trPr>
        <w:tc>
          <w:tcPr>
            <w:tcW w:w="2947" w:type="dxa"/>
          </w:tcPr>
          <w:p w14:paraId="572F333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12B3BF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2A7C55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949D82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3B_DL_7A-28A_n5A_UL_28A_n5A-new</w:t>
            </w:r>
          </w:p>
          <w:p w14:paraId="20F5D8D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3B_DL_3A-7A_n5A_UL_28A_n5A-new</w:t>
            </w:r>
          </w:p>
        </w:tc>
      </w:tr>
      <w:tr w:rsidR="00024C22" w14:paraId="1629CAD5" w14:textId="77777777" w:rsidTr="007B192B">
        <w:trPr>
          <w:cantSplit/>
        </w:trPr>
        <w:tc>
          <w:tcPr>
            <w:tcW w:w="2947" w:type="dxa"/>
          </w:tcPr>
          <w:p w14:paraId="5530630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1C1C14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1212ED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510ECAB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4B_DL_3A-7A-28A_n5A_UL_3A_n5A-new</w:t>
            </w:r>
          </w:p>
          <w:p w14:paraId="3F83BBC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3B_DL_3C-28A_n5A_UL_3A_n5A-new</w:t>
            </w:r>
          </w:p>
          <w:p w14:paraId="3BC881D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3B_DL_3C-7A_n5A_UL_3A_n5A-new</w:t>
            </w:r>
          </w:p>
        </w:tc>
      </w:tr>
      <w:tr w:rsidR="00024C22" w14:paraId="686F9767" w14:textId="77777777" w:rsidTr="007B192B">
        <w:trPr>
          <w:cantSplit/>
        </w:trPr>
        <w:tc>
          <w:tcPr>
            <w:tcW w:w="2947" w:type="dxa"/>
          </w:tcPr>
          <w:p w14:paraId="5C5709E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6B8336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399E05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13F901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4B_DL_3C-7A-28A_n5A_UL_3A_n5A-new</w:t>
            </w:r>
          </w:p>
          <w:p w14:paraId="3E86B3B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3B_DL_3C-7A_n5A_UL_3C_n5A-new</w:t>
            </w:r>
          </w:p>
          <w:p w14:paraId="50A86D2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3B_DL_3C-28A_n5A_UL_3C_n5A-new</w:t>
            </w:r>
          </w:p>
        </w:tc>
      </w:tr>
      <w:tr w:rsidR="00024C22" w14:paraId="354C90F0" w14:textId="77777777" w:rsidTr="007B192B">
        <w:trPr>
          <w:cantSplit/>
        </w:trPr>
        <w:tc>
          <w:tcPr>
            <w:tcW w:w="2947" w:type="dxa"/>
          </w:tcPr>
          <w:p w14:paraId="1C10336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A7AC93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385D1E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FD1F74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4B_DL_3A-7A-28A_n5A_UL_7A_n5A-new</w:t>
            </w:r>
          </w:p>
          <w:p w14:paraId="0508951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3B_DL_3C-7A_n5A_UL_7A_n5A-new</w:t>
            </w:r>
          </w:p>
        </w:tc>
      </w:tr>
      <w:tr w:rsidR="00024C22" w14:paraId="62FF6246" w14:textId="77777777" w:rsidTr="007B192B">
        <w:trPr>
          <w:cantSplit/>
        </w:trPr>
        <w:tc>
          <w:tcPr>
            <w:tcW w:w="2947" w:type="dxa"/>
          </w:tcPr>
          <w:p w14:paraId="55610B2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1A65BC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61CC4D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58B7CE6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4B_DL_3A-7A-28A_n5A_UL_28A_n5A-new</w:t>
            </w:r>
          </w:p>
          <w:p w14:paraId="1E7754D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3B_DL_3C-28A_n5A_UL_28A_n5A-new</w:t>
            </w:r>
          </w:p>
        </w:tc>
      </w:tr>
      <w:tr w:rsidR="00024C22" w14:paraId="390CA0EB" w14:textId="77777777" w:rsidTr="007B192B">
        <w:trPr>
          <w:cantSplit/>
        </w:trPr>
        <w:tc>
          <w:tcPr>
            <w:tcW w:w="2947" w:type="dxa"/>
          </w:tcPr>
          <w:p w14:paraId="7A69F5E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949321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813318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361244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3B_DL_3A-7C_n5A_UL_3A_n5A-new</w:t>
            </w:r>
          </w:p>
          <w:p w14:paraId="70BA604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4B_DL_3A-7A-28A_n5A_UL_3A_n5A-new</w:t>
            </w:r>
          </w:p>
        </w:tc>
      </w:tr>
      <w:tr w:rsidR="00024C22" w14:paraId="726C59AD" w14:textId="77777777" w:rsidTr="007B192B">
        <w:trPr>
          <w:cantSplit/>
        </w:trPr>
        <w:tc>
          <w:tcPr>
            <w:tcW w:w="2947" w:type="dxa"/>
          </w:tcPr>
          <w:p w14:paraId="34862D7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E761AA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3EA2EC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A121AA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4B_DL_3A-7A-28A_n5A_UL_7A_n5A-new</w:t>
            </w:r>
          </w:p>
          <w:p w14:paraId="1396657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3B_DL_3A-7C_n5A_UL_7A_n5A-new</w:t>
            </w:r>
          </w:p>
          <w:p w14:paraId="0BC07C4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3B_DL_7C-28A_n5A_UL_7A_n5A-new</w:t>
            </w:r>
          </w:p>
        </w:tc>
      </w:tr>
      <w:tr w:rsidR="00024C22" w14:paraId="2F9DAF67" w14:textId="77777777" w:rsidTr="007B192B">
        <w:trPr>
          <w:cantSplit/>
        </w:trPr>
        <w:tc>
          <w:tcPr>
            <w:tcW w:w="2947" w:type="dxa"/>
          </w:tcPr>
          <w:p w14:paraId="41B9304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75838B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E854D2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AECB3B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4B_DL_3A-7C-28A_n5A_UL_7A_n5A-new</w:t>
            </w:r>
          </w:p>
          <w:p w14:paraId="35B8684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3B_DL_3A-7C_n5A_UL_7C_n5A-new</w:t>
            </w:r>
          </w:p>
          <w:p w14:paraId="7E842C1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3B_DL_7C-28A_n5A_UL_7C_n5A-new</w:t>
            </w:r>
          </w:p>
        </w:tc>
      </w:tr>
      <w:tr w:rsidR="00024C22" w14:paraId="66060D69" w14:textId="77777777" w:rsidTr="007B192B">
        <w:trPr>
          <w:cantSplit/>
        </w:trPr>
        <w:tc>
          <w:tcPr>
            <w:tcW w:w="2947" w:type="dxa"/>
          </w:tcPr>
          <w:p w14:paraId="4F5ECBE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527D4C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1B857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5EDB89D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4B_DL_3A-7A-28A_n5A_UL_28A_n5A-new</w:t>
            </w:r>
          </w:p>
          <w:p w14:paraId="2743905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3B_DL_7C-28A_n5A_UL_28A_n5A-new</w:t>
            </w:r>
          </w:p>
        </w:tc>
      </w:tr>
      <w:tr w:rsidR="00024C22" w14:paraId="127E2E18" w14:textId="77777777" w:rsidTr="007B192B">
        <w:trPr>
          <w:cantSplit/>
        </w:trPr>
        <w:tc>
          <w:tcPr>
            <w:tcW w:w="2947" w:type="dxa"/>
          </w:tcPr>
          <w:p w14:paraId="113D55E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776D999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2A9DD4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99A688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4B_DL_3A-7C-28A_n5A_UL_3A_n5A-new</w:t>
            </w:r>
          </w:p>
          <w:p w14:paraId="03A8A8F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4B_DL_3C-7A-28A_n5A_UL_3A_n5A-new</w:t>
            </w:r>
          </w:p>
          <w:p w14:paraId="7866956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3B_DL_3C-7C_n5A_UL_3A_n5A-new</w:t>
            </w:r>
          </w:p>
        </w:tc>
      </w:tr>
      <w:tr w:rsidR="00024C22" w14:paraId="09E42320" w14:textId="77777777" w:rsidTr="007B192B">
        <w:trPr>
          <w:cantSplit/>
        </w:trPr>
        <w:tc>
          <w:tcPr>
            <w:tcW w:w="2947" w:type="dxa"/>
          </w:tcPr>
          <w:p w14:paraId="0DBAFF8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AB44CA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1EDD99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CC0784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4B_DL_3C-7C-28A_n5A_UL_3A_n5A-new</w:t>
            </w:r>
          </w:p>
          <w:p w14:paraId="3ED3052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4B_DL_3C-7A-28A_n5A_UL_3C_n5A-new</w:t>
            </w:r>
          </w:p>
          <w:p w14:paraId="407955F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3B_DL_3C-7C_n5A_UL_3C_n5A-new</w:t>
            </w:r>
          </w:p>
        </w:tc>
      </w:tr>
      <w:tr w:rsidR="00024C22" w14:paraId="17A4DC3B" w14:textId="77777777" w:rsidTr="007B192B">
        <w:trPr>
          <w:cantSplit/>
        </w:trPr>
        <w:tc>
          <w:tcPr>
            <w:tcW w:w="2947" w:type="dxa"/>
          </w:tcPr>
          <w:p w14:paraId="10244B2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E8893C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89A5C3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4CF72E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4B_DL_3A-7C-28A_n5A_UL_7A_n5A-new</w:t>
            </w:r>
          </w:p>
          <w:p w14:paraId="5578F7F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4B_DL_3C-7A-28A_n5A_UL_7A_n5A-new</w:t>
            </w:r>
          </w:p>
          <w:p w14:paraId="1CCDA0F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3B_DL_3C-7C_n5A_UL_7A_n5A-new</w:t>
            </w:r>
          </w:p>
        </w:tc>
      </w:tr>
      <w:tr w:rsidR="00024C22" w14:paraId="36B48F6A" w14:textId="77777777" w:rsidTr="007B192B">
        <w:trPr>
          <w:cantSplit/>
        </w:trPr>
        <w:tc>
          <w:tcPr>
            <w:tcW w:w="2947" w:type="dxa"/>
          </w:tcPr>
          <w:p w14:paraId="2AA1754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ABE66D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57C518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D5142F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4B_DL_3C-7C-28A_n5A_UL_7A_n5A-new</w:t>
            </w:r>
          </w:p>
          <w:p w14:paraId="61831F8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4B_DL_3A-7C-28A_n5A_UL_7C_n5A-new</w:t>
            </w:r>
          </w:p>
          <w:p w14:paraId="7E5C51A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3B_DL_3C-7C_n5A_UL_7C_n5A-new</w:t>
            </w:r>
          </w:p>
        </w:tc>
      </w:tr>
      <w:tr w:rsidR="00024C22" w14:paraId="12E64D4A" w14:textId="77777777" w:rsidTr="007B192B">
        <w:trPr>
          <w:cantSplit/>
        </w:trPr>
        <w:tc>
          <w:tcPr>
            <w:tcW w:w="2947" w:type="dxa"/>
          </w:tcPr>
          <w:p w14:paraId="47EEAE2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7F3377E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8B757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526380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4B_DL_3A-7C-28A_n5A_UL_28A_n5A-new</w:t>
            </w:r>
          </w:p>
          <w:p w14:paraId="463FA69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4B_DL_3C-7A-28A_n5A_UL_28A_n5A-new</w:t>
            </w:r>
          </w:p>
        </w:tc>
      </w:tr>
      <w:tr w:rsidR="00024C22" w14:paraId="6222F0BA" w14:textId="77777777" w:rsidTr="007B192B">
        <w:trPr>
          <w:cantSplit/>
        </w:trPr>
        <w:tc>
          <w:tcPr>
            <w:tcW w:w="2947" w:type="dxa"/>
          </w:tcPr>
          <w:p w14:paraId="282FDB5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4967033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FF40DA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0BCBF5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2B_DL_1A-28A_n28A_UL_1A_n28A-new</w:t>
            </w:r>
          </w:p>
          <w:p w14:paraId="0405809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3B_DL_1A-3A_n28A_UL_1A_n28A-new</w:t>
            </w:r>
          </w:p>
        </w:tc>
      </w:tr>
      <w:tr w:rsidR="00024C22" w14:paraId="060A9630" w14:textId="77777777" w:rsidTr="007B192B">
        <w:trPr>
          <w:cantSplit/>
        </w:trPr>
        <w:tc>
          <w:tcPr>
            <w:tcW w:w="2947" w:type="dxa"/>
          </w:tcPr>
          <w:p w14:paraId="717A018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FE6B8F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153257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DD012A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2B_DL_3A-28A_n28A_UL_3A_n28A-new</w:t>
            </w:r>
          </w:p>
          <w:p w14:paraId="7267754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3B_DL_1A-3A_n28A_UL_3A_n28A-new</w:t>
            </w:r>
          </w:p>
        </w:tc>
      </w:tr>
      <w:tr w:rsidR="00024C22" w14:paraId="04172903" w14:textId="77777777" w:rsidTr="007B192B">
        <w:trPr>
          <w:cantSplit/>
        </w:trPr>
        <w:tc>
          <w:tcPr>
            <w:tcW w:w="2947" w:type="dxa"/>
          </w:tcPr>
          <w:p w14:paraId="5F3052E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561316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CB103D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DEC937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2B_DL_3A-28A_n28A_UL_28A_n28A-new</w:t>
            </w:r>
          </w:p>
          <w:p w14:paraId="07E1FF9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2B_DL_1A-28A_n28A_UL_28A_n28A-new</w:t>
            </w:r>
          </w:p>
        </w:tc>
      </w:tr>
      <w:tr w:rsidR="00024C22" w14:paraId="00EBA604" w14:textId="77777777" w:rsidTr="007B192B">
        <w:trPr>
          <w:cantSplit/>
        </w:trPr>
        <w:tc>
          <w:tcPr>
            <w:tcW w:w="2947" w:type="dxa"/>
          </w:tcPr>
          <w:p w14:paraId="078D13D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8ECE60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3416A4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F9696B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3B_DL_1A-3A-28A_n28A_UL_1A_n28A-new</w:t>
            </w:r>
          </w:p>
          <w:p w14:paraId="3F2170A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3B_DL_1A-3C_n28A_UL_1A_n28A-new</w:t>
            </w:r>
          </w:p>
        </w:tc>
      </w:tr>
      <w:tr w:rsidR="00024C22" w14:paraId="4094E75B" w14:textId="77777777" w:rsidTr="007B192B">
        <w:trPr>
          <w:cantSplit/>
        </w:trPr>
        <w:tc>
          <w:tcPr>
            <w:tcW w:w="2947" w:type="dxa"/>
          </w:tcPr>
          <w:p w14:paraId="6B4C97C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A39DA6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87BE21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39DECF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3B_DL_1A-3A-28A_n28A_UL_3A_n28A-new</w:t>
            </w:r>
          </w:p>
          <w:p w14:paraId="7C99952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2B_DL_3C-28A_n28A_UL_3A_n28A-new</w:t>
            </w:r>
          </w:p>
          <w:p w14:paraId="2AFCD57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3B_DL_1A-3C_n28A_UL_3A_n28A-new</w:t>
            </w:r>
          </w:p>
        </w:tc>
      </w:tr>
      <w:tr w:rsidR="00024C22" w14:paraId="03EFB8A0" w14:textId="77777777" w:rsidTr="007B192B">
        <w:trPr>
          <w:cantSplit/>
        </w:trPr>
        <w:tc>
          <w:tcPr>
            <w:tcW w:w="2947" w:type="dxa"/>
          </w:tcPr>
          <w:p w14:paraId="2B7C545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FE6D68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5BFE53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DC913F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3B_DL_1A-3C-28A_n28A_UL_3A_n28A-new</w:t>
            </w:r>
          </w:p>
          <w:p w14:paraId="5610ED2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2B_DL_3C-28A_n28A_UL_3C_n28A-new</w:t>
            </w:r>
          </w:p>
          <w:p w14:paraId="626626E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3B_DL_1A-3C_n28A_UL_3C_n28A-new</w:t>
            </w:r>
          </w:p>
        </w:tc>
      </w:tr>
      <w:tr w:rsidR="00024C22" w14:paraId="77486C0A" w14:textId="77777777" w:rsidTr="007B192B">
        <w:trPr>
          <w:cantSplit/>
        </w:trPr>
        <w:tc>
          <w:tcPr>
            <w:tcW w:w="2947" w:type="dxa"/>
          </w:tcPr>
          <w:p w14:paraId="1E8A8EE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7EB24F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2F6479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D252B3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3B_DL_1A-3A-28A_n28A_UL_28A_n28A-new</w:t>
            </w:r>
          </w:p>
          <w:p w14:paraId="45F8DD2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2B_DL_3C-28A_n28A_UL_28A_n28A-new</w:t>
            </w:r>
          </w:p>
        </w:tc>
      </w:tr>
      <w:tr w:rsidR="00024C22" w14:paraId="1057E0BD" w14:textId="77777777" w:rsidTr="007B192B">
        <w:trPr>
          <w:cantSplit/>
        </w:trPr>
        <w:tc>
          <w:tcPr>
            <w:tcW w:w="2947" w:type="dxa"/>
          </w:tcPr>
          <w:p w14:paraId="3065C42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488B37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B5A172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A37FA9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2B_DL_1A-28A_n28A_UL_1A_n28A-new</w:t>
            </w:r>
          </w:p>
          <w:p w14:paraId="0095DD4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3B_DL_1A-7A_n28A_UL_1A_n28A-new</w:t>
            </w:r>
          </w:p>
        </w:tc>
      </w:tr>
      <w:tr w:rsidR="00024C22" w14:paraId="0C60B774" w14:textId="77777777" w:rsidTr="007B192B">
        <w:trPr>
          <w:cantSplit/>
        </w:trPr>
        <w:tc>
          <w:tcPr>
            <w:tcW w:w="2947" w:type="dxa"/>
          </w:tcPr>
          <w:p w14:paraId="16557F9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89C6BA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3DBEC6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709A88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2B_DL_7A-28A_n28A_UL_7A_n28A-new</w:t>
            </w:r>
          </w:p>
          <w:p w14:paraId="08930CD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3B_DL_1A-7A_n28A_UL_7A_n28A-new</w:t>
            </w:r>
          </w:p>
        </w:tc>
      </w:tr>
      <w:tr w:rsidR="00024C22" w14:paraId="0C2085F8" w14:textId="77777777" w:rsidTr="007B192B">
        <w:trPr>
          <w:cantSplit/>
        </w:trPr>
        <w:tc>
          <w:tcPr>
            <w:tcW w:w="2947" w:type="dxa"/>
          </w:tcPr>
          <w:p w14:paraId="756A8FB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5E695CC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B1A349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75F371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2B_DL_1A-28A_n28A_UL_28A_n28A-new</w:t>
            </w:r>
          </w:p>
          <w:p w14:paraId="6AD1C28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2B_DL_7A-28A_n28A_UL_28A_n28A-new</w:t>
            </w:r>
          </w:p>
        </w:tc>
      </w:tr>
      <w:tr w:rsidR="00024C22" w14:paraId="573675B1" w14:textId="77777777" w:rsidTr="007B192B">
        <w:trPr>
          <w:cantSplit/>
        </w:trPr>
        <w:tc>
          <w:tcPr>
            <w:tcW w:w="2947" w:type="dxa"/>
          </w:tcPr>
          <w:p w14:paraId="56C0352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BDD49E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36A421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E767EB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3B_DL_1A-7A-28A_n28A_UL_1A_n28A-new</w:t>
            </w:r>
          </w:p>
          <w:p w14:paraId="62E71C5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3B_DL_1A-7C_n28A_UL_1A_n28A-new</w:t>
            </w:r>
          </w:p>
        </w:tc>
      </w:tr>
      <w:tr w:rsidR="00024C22" w14:paraId="08E195CC" w14:textId="77777777" w:rsidTr="007B192B">
        <w:trPr>
          <w:cantSplit/>
        </w:trPr>
        <w:tc>
          <w:tcPr>
            <w:tcW w:w="2947" w:type="dxa"/>
          </w:tcPr>
          <w:p w14:paraId="5F4DE37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8A5ED6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092898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0B3B1F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3B_DL_1A-7A-28A_n28A_UL_7A_n28A-new</w:t>
            </w:r>
          </w:p>
          <w:p w14:paraId="28BF8FC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3B_DL_1A-7C_n28A_UL_7A_n28A-new</w:t>
            </w:r>
          </w:p>
          <w:p w14:paraId="57FC65F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2B_DL_7C-28A_n28A_UL_7A_n28A-new</w:t>
            </w:r>
          </w:p>
        </w:tc>
      </w:tr>
      <w:tr w:rsidR="00024C22" w14:paraId="62A8423C" w14:textId="77777777" w:rsidTr="007B192B">
        <w:trPr>
          <w:cantSplit/>
        </w:trPr>
        <w:tc>
          <w:tcPr>
            <w:tcW w:w="2947" w:type="dxa"/>
          </w:tcPr>
          <w:p w14:paraId="513C626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732732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1579C43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B6857C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3B_DL_1A-7C-28A_n28A_UL_7A_n28A-new</w:t>
            </w:r>
          </w:p>
          <w:p w14:paraId="6CFC4E2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3B_DL_1A-7C_n28A_UL_7C_n28A-new</w:t>
            </w:r>
          </w:p>
          <w:p w14:paraId="264FE8F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2B_DL_7C-28A_n28A_UL_7C_n28A-new</w:t>
            </w:r>
          </w:p>
        </w:tc>
      </w:tr>
      <w:tr w:rsidR="00024C22" w14:paraId="43E01A15" w14:textId="77777777" w:rsidTr="007B192B">
        <w:trPr>
          <w:cantSplit/>
        </w:trPr>
        <w:tc>
          <w:tcPr>
            <w:tcW w:w="2947" w:type="dxa"/>
          </w:tcPr>
          <w:p w14:paraId="6C01EC1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9174F1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E41BF0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B4B618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3B_DL_1A-7A-28A_n28A_UL_28A_n28A-new</w:t>
            </w:r>
          </w:p>
          <w:p w14:paraId="15E9C2B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2B_DL_7C-28A_n28A_UL_28A_n28A-new</w:t>
            </w:r>
          </w:p>
        </w:tc>
      </w:tr>
      <w:tr w:rsidR="00024C22" w14:paraId="5B5CB6DF" w14:textId="77777777" w:rsidTr="007B192B">
        <w:trPr>
          <w:cantSplit/>
        </w:trPr>
        <w:tc>
          <w:tcPr>
            <w:tcW w:w="2947" w:type="dxa"/>
          </w:tcPr>
          <w:p w14:paraId="0755808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3317D3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C9DDC2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1F13CC5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2B_DL_3A-7A_n28A_UL_3A_n28A-new</w:t>
            </w:r>
          </w:p>
          <w:p w14:paraId="5591F47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3B_DL_3A-28A_n28A_UL_3A_n28A-new</w:t>
            </w:r>
          </w:p>
        </w:tc>
      </w:tr>
      <w:tr w:rsidR="00024C22" w14:paraId="30C48E6B" w14:textId="77777777" w:rsidTr="007B192B">
        <w:trPr>
          <w:cantSplit/>
        </w:trPr>
        <w:tc>
          <w:tcPr>
            <w:tcW w:w="2947" w:type="dxa"/>
          </w:tcPr>
          <w:p w14:paraId="0EE07EF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3A792E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EBB094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85F911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2B_DL_3A-7A_n28A_UL_7A_n28A-new</w:t>
            </w:r>
          </w:p>
          <w:p w14:paraId="054E880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2B_DL_7A-28A_n28A_UL_7A_n28A-new</w:t>
            </w:r>
          </w:p>
        </w:tc>
      </w:tr>
      <w:tr w:rsidR="00024C22" w14:paraId="3A5C21F6" w14:textId="77777777" w:rsidTr="007B192B">
        <w:trPr>
          <w:cantSplit/>
        </w:trPr>
        <w:tc>
          <w:tcPr>
            <w:tcW w:w="2947" w:type="dxa"/>
          </w:tcPr>
          <w:p w14:paraId="7F98629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4D52944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101BD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9083CE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2B_DL_3A-28A_n28A_UL_28A_n28A-new</w:t>
            </w:r>
          </w:p>
          <w:p w14:paraId="3C1630D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2B_DL_7A-28A_n28A_UL_28A_n28A-new</w:t>
            </w:r>
          </w:p>
        </w:tc>
      </w:tr>
      <w:tr w:rsidR="00024C22" w14:paraId="4EBEB4EA" w14:textId="77777777" w:rsidTr="007B192B">
        <w:trPr>
          <w:cantSplit/>
        </w:trPr>
        <w:tc>
          <w:tcPr>
            <w:tcW w:w="2947" w:type="dxa"/>
          </w:tcPr>
          <w:p w14:paraId="7B8FB84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054D30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13039C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224CA9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3B_DL_3A-7A-28A_n28A_UL_3A_n28A-new</w:t>
            </w:r>
          </w:p>
          <w:p w14:paraId="187D593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3B_DL_3C-7A_n28A_UL_3A_n28A-new</w:t>
            </w:r>
          </w:p>
          <w:p w14:paraId="1BD4D36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2B_DL_3C-28A_n28A_UL_3A_n28A-new</w:t>
            </w:r>
          </w:p>
        </w:tc>
      </w:tr>
      <w:tr w:rsidR="00024C22" w14:paraId="20BE02D1" w14:textId="77777777" w:rsidTr="007B192B">
        <w:trPr>
          <w:cantSplit/>
        </w:trPr>
        <w:tc>
          <w:tcPr>
            <w:tcW w:w="2947" w:type="dxa"/>
          </w:tcPr>
          <w:p w14:paraId="052F4C1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5381CA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4B0422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28E6CC4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3B_DL_3C-7A-28A_n28A_UL_3A_n28A-new</w:t>
            </w:r>
          </w:p>
          <w:p w14:paraId="393882C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3B_DL_3C-7A_n28A_UL_3C_n28A-new</w:t>
            </w:r>
          </w:p>
          <w:p w14:paraId="47FF1B1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2B_DL_3C-28A_n28A_UL_3C_n28A-new</w:t>
            </w:r>
          </w:p>
        </w:tc>
      </w:tr>
      <w:tr w:rsidR="00024C22" w14:paraId="0E6CB3E1" w14:textId="77777777" w:rsidTr="007B192B">
        <w:trPr>
          <w:cantSplit/>
          <w:trHeight w:val="70"/>
        </w:trPr>
        <w:tc>
          <w:tcPr>
            <w:tcW w:w="2947" w:type="dxa"/>
          </w:tcPr>
          <w:p w14:paraId="347EC2C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0CB61E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578D0B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6EC9E0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3B_DL_3A-7A-28A_n28A_UL_7A_n28A-new</w:t>
            </w:r>
          </w:p>
          <w:p w14:paraId="2E7660C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3B_DL_3C-7A_n28A_UL_7A_n28A-new</w:t>
            </w:r>
          </w:p>
        </w:tc>
      </w:tr>
      <w:tr w:rsidR="00024C22" w14:paraId="3EB6162E" w14:textId="77777777" w:rsidTr="007B192B">
        <w:trPr>
          <w:cantSplit/>
        </w:trPr>
        <w:tc>
          <w:tcPr>
            <w:tcW w:w="2947" w:type="dxa"/>
          </w:tcPr>
          <w:p w14:paraId="7B3D679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730E631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09FC99E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AA8713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3B_DL_3A-7A-28A_n28A_UL_28A_n28A-new</w:t>
            </w:r>
          </w:p>
          <w:p w14:paraId="6B0BCCA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2B_DL_3C-28A_n28A_UL_28A_n28A-new</w:t>
            </w:r>
          </w:p>
        </w:tc>
      </w:tr>
      <w:tr w:rsidR="00024C22" w14:paraId="0AEE09E9" w14:textId="77777777" w:rsidTr="007B192B">
        <w:trPr>
          <w:cantSplit/>
        </w:trPr>
        <w:tc>
          <w:tcPr>
            <w:tcW w:w="2947" w:type="dxa"/>
          </w:tcPr>
          <w:p w14:paraId="6A7DA68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07E6A2F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605A4C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119067F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3B_DL_3A-7A-28A_n28A_UL_3A_n28A-new</w:t>
            </w:r>
          </w:p>
          <w:p w14:paraId="6BF0AB7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3B_DL_3A-7C_n28A_UL_3A_n28A-new</w:t>
            </w:r>
          </w:p>
        </w:tc>
      </w:tr>
      <w:tr w:rsidR="00024C22" w14:paraId="1CE265A2" w14:textId="77777777" w:rsidTr="007B192B">
        <w:trPr>
          <w:cantSplit/>
        </w:trPr>
        <w:tc>
          <w:tcPr>
            <w:tcW w:w="2947" w:type="dxa"/>
          </w:tcPr>
          <w:p w14:paraId="68FEECD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421F0D8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3C5772A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1D62C6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3B_DL_3A-7A-28A_n28A_UL_7A_n28A-new</w:t>
            </w:r>
          </w:p>
          <w:p w14:paraId="1071A2E4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3B_DL_3A-7C_n28A_UL_7A_n28A-new</w:t>
            </w:r>
          </w:p>
          <w:p w14:paraId="7282BEE6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2B_DL_7C-28A_n28A_UL_7A_n28A-new</w:t>
            </w:r>
          </w:p>
        </w:tc>
      </w:tr>
      <w:tr w:rsidR="00024C22" w14:paraId="6916D73C" w14:textId="77777777" w:rsidTr="007B192B">
        <w:trPr>
          <w:cantSplit/>
        </w:trPr>
        <w:tc>
          <w:tcPr>
            <w:tcW w:w="2947" w:type="dxa"/>
          </w:tcPr>
          <w:p w14:paraId="3461B6D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A35815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1B09B3D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0F402D7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3B_DL_3A-7C-28A_n28A_UL_7A_n28A-new</w:t>
            </w:r>
          </w:p>
          <w:p w14:paraId="2C1CA11F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3B_DL_3A-7C_n28A_UL_7C_n28A-new</w:t>
            </w:r>
          </w:p>
          <w:p w14:paraId="615DDDE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2B_DL_7C-28A_n28A_UL_7C_n28A-new</w:t>
            </w:r>
          </w:p>
        </w:tc>
      </w:tr>
      <w:tr w:rsidR="00024C22" w14:paraId="659B5061" w14:textId="77777777" w:rsidTr="007B192B">
        <w:trPr>
          <w:cantSplit/>
        </w:trPr>
        <w:tc>
          <w:tcPr>
            <w:tcW w:w="2947" w:type="dxa"/>
          </w:tcPr>
          <w:p w14:paraId="2C4BFD5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4C7896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55EEF5A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4B53F61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3B_DL_3A-7A-28A_n28A_UL_28A_n28A-new</w:t>
            </w:r>
          </w:p>
          <w:p w14:paraId="6F13CC8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2B_DL_7C-28A_n28A_UL_28A_n28A-new</w:t>
            </w:r>
          </w:p>
        </w:tc>
      </w:tr>
      <w:tr w:rsidR="00024C22" w14:paraId="6B68783E" w14:textId="77777777" w:rsidTr="007B192B">
        <w:trPr>
          <w:cantSplit/>
        </w:trPr>
        <w:tc>
          <w:tcPr>
            <w:tcW w:w="2947" w:type="dxa"/>
          </w:tcPr>
          <w:p w14:paraId="12678F8E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3077EF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719EBFE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723478D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3B_DL_3A-7C-28A_n28A_UL_3A_n28A-new</w:t>
            </w:r>
          </w:p>
          <w:p w14:paraId="620C1F2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3B_DL_3C-7A-28A_n28A_UL_3A_n28A-new</w:t>
            </w:r>
          </w:p>
          <w:p w14:paraId="0614EA2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3B_DL_3C-7C_n28A_UL_3A_n28A-new</w:t>
            </w:r>
          </w:p>
        </w:tc>
      </w:tr>
      <w:tr w:rsidR="00024C22" w14:paraId="6DF9C8E0" w14:textId="77777777" w:rsidTr="007B192B">
        <w:trPr>
          <w:cantSplit/>
        </w:trPr>
        <w:tc>
          <w:tcPr>
            <w:tcW w:w="2947" w:type="dxa"/>
          </w:tcPr>
          <w:p w14:paraId="21D9CFB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C29E87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2EC8A7D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62DB399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3B_DL_3C-7C-28A_n28A_UL_3A_n28A-new</w:t>
            </w:r>
          </w:p>
          <w:p w14:paraId="0F3D644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3B_DL_3C-7A-28A_n28A_UL_3C_n28A-new</w:t>
            </w:r>
          </w:p>
          <w:p w14:paraId="413D768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3B_DL_3C-7C_n28A_UL_3C_n28A-new</w:t>
            </w:r>
          </w:p>
        </w:tc>
      </w:tr>
      <w:tr w:rsidR="00024C22" w14:paraId="0C075F16" w14:textId="77777777" w:rsidTr="007B192B">
        <w:trPr>
          <w:cantSplit/>
        </w:trPr>
        <w:tc>
          <w:tcPr>
            <w:tcW w:w="2947" w:type="dxa"/>
          </w:tcPr>
          <w:p w14:paraId="229C286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22A5C82F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CFD8A24" w14:textId="77777777" w:rsidR="00024C22" w:rsidRPr="009A19DE" w:rsidRDefault="00024C22" w:rsidP="007F6CB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New</w:t>
            </w:r>
          </w:p>
        </w:tc>
        <w:tc>
          <w:tcPr>
            <w:tcW w:w="3617" w:type="dxa"/>
          </w:tcPr>
          <w:p w14:paraId="35A96377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3B_DL_3A-7C-28A_n28A_UL_7A_n28A-new</w:t>
            </w:r>
          </w:p>
          <w:p w14:paraId="3E59A4A5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3B_DL_3C-7A-28A_n28A_UL_7A_n28A-new</w:t>
            </w:r>
          </w:p>
          <w:p w14:paraId="100E34A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3B_DL_3C-7C_n28A_UL_7A_n28A-new</w:t>
            </w:r>
          </w:p>
        </w:tc>
      </w:tr>
      <w:tr w:rsidR="00024C22" w14:paraId="2017FCB7" w14:textId="77777777" w:rsidTr="007B192B">
        <w:trPr>
          <w:cantSplit/>
        </w:trPr>
        <w:tc>
          <w:tcPr>
            <w:tcW w:w="2947" w:type="dxa"/>
          </w:tcPr>
          <w:p w14:paraId="11D7961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63EE175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4001C25D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1E8A434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3B_DL_3C-7C-28A_n28A_UL_7A_n28A-new</w:t>
            </w:r>
          </w:p>
          <w:p w14:paraId="3942C372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3B_DL_3A-7C-28A_n28A_UL_7C_n28A-new</w:t>
            </w:r>
          </w:p>
          <w:p w14:paraId="5150B40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3B_DL_3A-7C_n28A_UL_7C_n28A-new</w:t>
            </w:r>
          </w:p>
        </w:tc>
      </w:tr>
      <w:tr w:rsidR="00024C22" w14:paraId="589CFC63" w14:textId="77777777" w:rsidTr="007B192B">
        <w:trPr>
          <w:cantSplit/>
        </w:trPr>
        <w:tc>
          <w:tcPr>
            <w:tcW w:w="2947" w:type="dxa"/>
          </w:tcPr>
          <w:p w14:paraId="5346AF7A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024C22" w:rsidRPr="009A19DE" w:rsidRDefault="00024C22" w:rsidP="007F6CB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15" w:type="dxa"/>
            <w:gridSpan w:val="2"/>
          </w:tcPr>
          <w:p w14:paraId="3C5D5B93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810" w:type="dxa"/>
            <w:gridSpan w:val="2"/>
          </w:tcPr>
          <w:p w14:paraId="648EEA2C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9BA76AB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3B_DL_3A-7C-28A_n28A_UL_28A_n28A-new</w:t>
            </w:r>
          </w:p>
          <w:p w14:paraId="61677268" w14:textId="77777777" w:rsidR="00024C22" w:rsidRPr="009A19DE" w:rsidRDefault="00024C22" w:rsidP="007F6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3B_DL_3C-7A-28A_n28A_UL_28A_n28A-new</w:t>
            </w:r>
          </w:p>
        </w:tc>
      </w:tr>
      <w:tr w:rsidR="00FA5E2A" w:rsidRPr="00A24E33" w14:paraId="6DB54CDA" w14:textId="77777777" w:rsidTr="007B192B">
        <w:trPr>
          <w:cantSplit/>
          <w:trHeight w:val="198"/>
        </w:trPr>
        <w:tc>
          <w:tcPr>
            <w:tcW w:w="2947" w:type="dxa"/>
          </w:tcPr>
          <w:p w14:paraId="15230AEE" w14:textId="50756F2E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15" w:type="dxa"/>
            <w:gridSpan w:val="2"/>
          </w:tcPr>
          <w:p w14:paraId="56498898" w14:textId="0056CF94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810" w:type="dxa"/>
            <w:gridSpan w:val="2"/>
          </w:tcPr>
          <w:p w14:paraId="5E0A2455" w14:textId="1D661C43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156F25B" w14:textId="77777777" w:rsidR="00FA5E2A" w:rsidRPr="009A19DE" w:rsidRDefault="00FA5E2A" w:rsidP="00FA5E2A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FA5E2A" w:rsidRPr="009A19DE" w:rsidRDefault="00FA5E2A" w:rsidP="00FA5E2A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FA5E2A" w:rsidRPr="009A19DE" w:rsidRDefault="00FA5E2A" w:rsidP="00FA5E2A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FA5E2A" w:rsidRPr="00A24E33" w14:paraId="18CEDD9D" w14:textId="77777777" w:rsidTr="007B192B">
        <w:trPr>
          <w:cantSplit/>
          <w:trHeight w:val="198"/>
        </w:trPr>
        <w:tc>
          <w:tcPr>
            <w:tcW w:w="2947" w:type="dxa"/>
          </w:tcPr>
          <w:p w14:paraId="6E79ED10" w14:textId="239936CF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15" w:type="dxa"/>
            <w:gridSpan w:val="2"/>
          </w:tcPr>
          <w:p w14:paraId="381AA4FE" w14:textId="1643F971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810" w:type="dxa"/>
            <w:gridSpan w:val="2"/>
          </w:tcPr>
          <w:p w14:paraId="713882FB" w14:textId="48C52F34" w:rsidR="00FA5E2A" w:rsidRPr="009A19DE" w:rsidRDefault="00FA5E2A" w:rsidP="00FA5E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FB0BED9" w14:textId="77777777" w:rsidR="00FA5E2A" w:rsidRPr="009A19DE" w:rsidRDefault="00FA5E2A" w:rsidP="00FA5E2A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FA5E2A" w:rsidRPr="009A19DE" w:rsidRDefault="00FA5E2A" w:rsidP="00FA5E2A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FA5E2A" w:rsidRPr="009A19DE" w:rsidRDefault="00FA5E2A" w:rsidP="00FA5E2A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D42625" w:rsidRPr="00A24E33" w14:paraId="097DDA80" w14:textId="77777777" w:rsidTr="007B192B">
        <w:trPr>
          <w:cantSplit/>
          <w:trHeight w:val="198"/>
        </w:trPr>
        <w:tc>
          <w:tcPr>
            <w:tcW w:w="2947" w:type="dxa"/>
          </w:tcPr>
          <w:p w14:paraId="276C12AB" w14:textId="773BA183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D42625" w:rsidRPr="009A19DE" w:rsidRDefault="00D42625" w:rsidP="00D4262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2A77FF4" w14:textId="1BEE307D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810" w:type="dxa"/>
            <w:gridSpan w:val="2"/>
          </w:tcPr>
          <w:p w14:paraId="1EE4B5CB" w14:textId="1BC6FC7C" w:rsidR="00D42625" w:rsidRPr="009A19DE" w:rsidRDefault="00D42625" w:rsidP="00D4262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617" w:type="dxa"/>
          </w:tcPr>
          <w:p w14:paraId="3BD0E90E" w14:textId="77777777" w:rsidR="00D42625" w:rsidRPr="009A19DE" w:rsidRDefault="00D42625" w:rsidP="00D4262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D42625" w:rsidRPr="009A19DE" w:rsidRDefault="00D42625" w:rsidP="00D4262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11" w:name="OLE_LINK45"/>
            <w:bookmarkStart w:id="12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11"/>
            <w:bookmarkEnd w:id="12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D42625" w:rsidRPr="009A19DE" w:rsidRDefault="00D42625" w:rsidP="00D4262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6A5E15" w:rsidRPr="00614771" w14:paraId="5D9705D1" w14:textId="77777777" w:rsidTr="007B192B">
        <w:trPr>
          <w:cantSplit/>
          <w:trHeight w:val="198"/>
        </w:trPr>
        <w:tc>
          <w:tcPr>
            <w:tcW w:w="2947" w:type="dxa"/>
          </w:tcPr>
          <w:p w14:paraId="768558C3" w14:textId="23861645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B0CB4C1" w14:textId="3AE4647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17F5AF5" w14:textId="66EF4AD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DD132CE" w14:textId="05175F52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DL_1A-3A-21A_n77A_UL_3A_n77A(Completed)</w:t>
            </w:r>
          </w:p>
        </w:tc>
      </w:tr>
      <w:tr w:rsidR="006A5E15" w:rsidRPr="00614771" w14:paraId="7C8D0A25" w14:textId="77777777" w:rsidTr="007B192B">
        <w:trPr>
          <w:cantSplit/>
          <w:trHeight w:val="198"/>
        </w:trPr>
        <w:tc>
          <w:tcPr>
            <w:tcW w:w="2947" w:type="dxa"/>
          </w:tcPr>
          <w:p w14:paraId="05C6FBDF" w14:textId="6CB08342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716E48" w14:textId="5036DCC1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4A0C396" w14:textId="63BFB89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67BF5AF" w14:textId="4D1A83CD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DL_1A-21A-42A_n77A_UL_1A_n77A(Completed)</w:t>
            </w:r>
          </w:p>
        </w:tc>
      </w:tr>
      <w:tr w:rsidR="006A5E15" w:rsidRPr="00614771" w14:paraId="2C35D0F1" w14:textId="77777777" w:rsidTr="007B192B">
        <w:trPr>
          <w:cantSplit/>
          <w:trHeight w:val="198"/>
        </w:trPr>
        <w:tc>
          <w:tcPr>
            <w:tcW w:w="2947" w:type="dxa"/>
          </w:tcPr>
          <w:p w14:paraId="49CB29E6" w14:textId="0D3F39B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5943528" w14:textId="581C76D2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1C828CF" w14:textId="5707309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6D2488A" w14:textId="49DF72E2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DL_19A-21A-42A_n77A_UL_19A_n77A(Completed)</w:t>
            </w:r>
          </w:p>
        </w:tc>
      </w:tr>
      <w:tr w:rsidR="006A5E15" w:rsidRPr="00614771" w14:paraId="3C875EF0" w14:textId="77777777" w:rsidTr="007B192B">
        <w:trPr>
          <w:cantSplit/>
          <w:trHeight w:val="198"/>
        </w:trPr>
        <w:tc>
          <w:tcPr>
            <w:tcW w:w="2947" w:type="dxa"/>
          </w:tcPr>
          <w:p w14:paraId="279D7C3A" w14:textId="1C472F21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C4BB95B" w14:textId="3245EC4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12CB87" w14:textId="3F85C68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C16AA12" w14:textId="0A1EA28F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DL_1A-3A-42C_n77A_UL_1A_n77A(Completed)</w:t>
            </w:r>
          </w:p>
        </w:tc>
      </w:tr>
      <w:tr w:rsidR="006A5E15" w:rsidRPr="00614771" w14:paraId="237A5258" w14:textId="77777777" w:rsidTr="007B192B">
        <w:trPr>
          <w:cantSplit/>
          <w:trHeight w:val="198"/>
        </w:trPr>
        <w:tc>
          <w:tcPr>
            <w:tcW w:w="2947" w:type="dxa"/>
          </w:tcPr>
          <w:p w14:paraId="3052021E" w14:textId="544EF62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FF4F05" w14:textId="482069B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38778A3" w14:textId="1E84E35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F2BEEF1" w14:textId="6B12EB47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DL_1A-3A-42C_n78A_UL_1A_n78A(Completed)</w:t>
            </w:r>
          </w:p>
        </w:tc>
      </w:tr>
      <w:tr w:rsidR="006A5E15" w:rsidRPr="00614771" w14:paraId="5319E34C" w14:textId="77777777" w:rsidTr="007B192B">
        <w:trPr>
          <w:cantSplit/>
          <w:trHeight w:val="198"/>
        </w:trPr>
        <w:tc>
          <w:tcPr>
            <w:tcW w:w="2947" w:type="dxa"/>
          </w:tcPr>
          <w:p w14:paraId="26B5B5B0" w14:textId="4FD8FF1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3CC515C" w14:textId="12B4EAE6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59FF41" w14:textId="41A43F50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7A2295E" w14:textId="551DBE06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DL_1A-3A-42C_n79A_UL_1A_n79A(Completed)</w:t>
            </w:r>
          </w:p>
        </w:tc>
      </w:tr>
      <w:tr w:rsidR="006A5E15" w:rsidRPr="00614771" w14:paraId="17B49F5C" w14:textId="77777777" w:rsidTr="007B192B">
        <w:trPr>
          <w:cantSplit/>
          <w:trHeight w:val="198"/>
        </w:trPr>
        <w:tc>
          <w:tcPr>
            <w:tcW w:w="2947" w:type="dxa"/>
          </w:tcPr>
          <w:p w14:paraId="2331C6E2" w14:textId="710FBD7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9F1DA5C" w14:textId="0E6113D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E52D975" w14:textId="3D43E80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B6D35C5" w14:textId="7129B0E8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DL_1A-3A_n257M_UL_1A_n257M(Completed)</w:t>
            </w:r>
          </w:p>
        </w:tc>
      </w:tr>
      <w:tr w:rsidR="006A5E15" w:rsidRPr="00614771" w14:paraId="52536345" w14:textId="77777777" w:rsidTr="007B192B">
        <w:trPr>
          <w:cantSplit/>
          <w:trHeight w:val="198"/>
        </w:trPr>
        <w:tc>
          <w:tcPr>
            <w:tcW w:w="2947" w:type="dxa"/>
          </w:tcPr>
          <w:p w14:paraId="07524944" w14:textId="677495FC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7EEC56" w14:textId="6F08E491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63D8406" w14:textId="43357088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0FE997E" w14:textId="742AF3EF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DL_1A-3A-42A_n257M_UL_1A_n257M(New)</w:t>
            </w:r>
          </w:p>
        </w:tc>
      </w:tr>
      <w:tr w:rsidR="006A5E15" w:rsidRPr="00614771" w14:paraId="43064A31" w14:textId="77777777" w:rsidTr="007B192B">
        <w:trPr>
          <w:cantSplit/>
          <w:trHeight w:val="198"/>
        </w:trPr>
        <w:tc>
          <w:tcPr>
            <w:tcW w:w="2947" w:type="dxa"/>
          </w:tcPr>
          <w:p w14:paraId="64142881" w14:textId="2EDD128F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6E0D5ED" w14:textId="26A0B3B3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A7BC7EF" w14:textId="7E1AA5B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9B1BF57" w14:textId="5F53D5C3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DL_1A-3A-42C_n257M_UL_1A_n257M(New)</w:t>
            </w:r>
          </w:p>
        </w:tc>
      </w:tr>
      <w:tr w:rsidR="006A5E15" w:rsidRPr="00614771" w14:paraId="6E3703E1" w14:textId="77777777" w:rsidTr="007B192B">
        <w:trPr>
          <w:cantSplit/>
          <w:trHeight w:val="198"/>
        </w:trPr>
        <w:tc>
          <w:tcPr>
            <w:tcW w:w="2947" w:type="dxa"/>
          </w:tcPr>
          <w:p w14:paraId="63590E9E" w14:textId="2E3C7EE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D5BF5DD" w14:textId="3137F31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BF4111A" w14:textId="4A76090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D40E8FC" w14:textId="2D464B68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DL_1A-3A-42C_n77A_UL_3A_n77A(Completed)</w:t>
            </w:r>
          </w:p>
        </w:tc>
      </w:tr>
      <w:tr w:rsidR="006A5E15" w:rsidRPr="00614771" w14:paraId="196FE147" w14:textId="77777777" w:rsidTr="007B192B">
        <w:trPr>
          <w:cantSplit/>
          <w:trHeight w:val="198"/>
        </w:trPr>
        <w:tc>
          <w:tcPr>
            <w:tcW w:w="2947" w:type="dxa"/>
          </w:tcPr>
          <w:p w14:paraId="4F9CC426" w14:textId="7CC7AF2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0F6384" w14:textId="7EA824F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F69BAF5" w14:textId="139F86C1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6363A84" w14:textId="6A015E5F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DL_1A-3A-42C_n78A_UL_3A_n78A(Completed)</w:t>
            </w:r>
          </w:p>
        </w:tc>
      </w:tr>
      <w:tr w:rsidR="006A5E15" w:rsidRPr="00614771" w14:paraId="23A0E855" w14:textId="77777777" w:rsidTr="007B192B">
        <w:trPr>
          <w:cantSplit/>
          <w:trHeight w:val="198"/>
        </w:trPr>
        <w:tc>
          <w:tcPr>
            <w:tcW w:w="2947" w:type="dxa"/>
          </w:tcPr>
          <w:p w14:paraId="74221610" w14:textId="518E4E8F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0FA2D1" w14:textId="62A838D7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3E60ADD" w14:textId="6A996E96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B3B7915" w14:textId="1B347292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DL_1A-3A-42C_n79A_UL_3A_n79A(Completed)</w:t>
            </w:r>
          </w:p>
        </w:tc>
      </w:tr>
      <w:tr w:rsidR="006A5E15" w:rsidRPr="00614771" w14:paraId="07DE9B8E" w14:textId="77777777" w:rsidTr="007B192B">
        <w:trPr>
          <w:cantSplit/>
          <w:trHeight w:val="198"/>
        </w:trPr>
        <w:tc>
          <w:tcPr>
            <w:tcW w:w="2947" w:type="dxa"/>
          </w:tcPr>
          <w:p w14:paraId="6EFDC637" w14:textId="461C0B1A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C067B25" w14:textId="6CA38A74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FAF1F25" w14:textId="59036D7D" w:rsidR="006A5E15" w:rsidRPr="009A19DE" w:rsidRDefault="006A5E15" w:rsidP="006A5E1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C4AAD13" w14:textId="738C3D3B" w:rsidR="006A5E15" w:rsidRPr="009A19DE" w:rsidRDefault="006A5E15" w:rsidP="006A5E15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  <w:t>DL_1A-3A-42C_n257M_UL_3A_n257M(Completed)</w:t>
            </w:r>
          </w:p>
        </w:tc>
      </w:tr>
      <w:tr w:rsidR="003603D6" w:rsidRPr="00614771" w14:paraId="2A59AF8F" w14:textId="77777777" w:rsidTr="007B192B">
        <w:trPr>
          <w:cantSplit/>
          <w:trHeight w:val="198"/>
        </w:trPr>
        <w:tc>
          <w:tcPr>
            <w:tcW w:w="2947" w:type="dxa"/>
          </w:tcPr>
          <w:p w14:paraId="6DD3C646" w14:textId="48DD64BC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DL_1A-21A-42C_n77(2A)_UL_1A_n77A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215" w:type="dxa"/>
            <w:gridSpan w:val="2"/>
          </w:tcPr>
          <w:p w14:paraId="14D2B2BC" w14:textId="1B15A4A0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21F9FA6" w14:textId="2859609F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23C9CD7" w14:textId="07DC8D14" w:rsidR="003603D6" w:rsidRPr="009A19DE" w:rsidRDefault="003603D6" w:rsidP="003603D6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DL_1A-42C_n77(2A)_UL_1A_n77A(New)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  <w:t>DL_1A-21A-42A_n77(2A)_UL_1A_n77A(New)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  <w:t>DL_1A-21A-42C_n77A_UL_1A_n77A(Completed)</w:t>
            </w:r>
          </w:p>
        </w:tc>
      </w:tr>
      <w:tr w:rsidR="003603D6" w:rsidRPr="00614771" w14:paraId="397FD30B" w14:textId="77777777" w:rsidTr="007B192B">
        <w:trPr>
          <w:cantSplit/>
          <w:trHeight w:val="198"/>
        </w:trPr>
        <w:tc>
          <w:tcPr>
            <w:tcW w:w="2947" w:type="dxa"/>
          </w:tcPr>
          <w:p w14:paraId="5A35106F" w14:textId="331CFF86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DL_19A-21A-42C_n77(2A)_UL_19A_n77A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215" w:type="dxa"/>
            <w:gridSpan w:val="2"/>
          </w:tcPr>
          <w:p w14:paraId="19689579" w14:textId="7A6B3019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C3B1334" w14:textId="7D212517" w:rsidR="003603D6" w:rsidRPr="009A19DE" w:rsidRDefault="003603D6" w:rsidP="003603D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15CA055" w14:textId="7B98E6DA" w:rsidR="003603D6" w:rsidRPr="009A19DE" w:rsidRDefault="003603D6" w:rsidP="003603D6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DL_19A-42C_n77(2A)_UL_19A_n77A(New)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  <w:t>DL_19A-21A-42A_n77(2A)_UL_19A_n77A(New)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  <w:t>DL_19A-21A-42C_n77A_UL_19A_n77A(Completed)</w:t>
            </w:r>
          </w:p>
        </w:tc>
      </w:tr>
      <w:tr w:rsidR="00227724" w:rsidRPr="00614771" w14:paraId="5B89FE63" w14:textId="77777777" w:rsidTr="002F184C">
        <w:trPr>
          <w:cantSplit/>
          <w:trHeight w:val="198"/>
        </w:trPr>
        <w:tc>
          <w:tcPr>
            <w:tcW w:w="2947" w:type="dxa"/>
          </w:tcPr>
          <w:p w14:paraId="02024E90" w14:textId="773D30D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0B242833" w14:textId="0B5ED643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0526F0A4" w14:textId="504E862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6F7D80C0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3B_DL_1A-8A_n77A_UL_1A_n77A-ongoing</w:t>
            </w:r>
          </w:p>
          <w:p w14:paraId="41EA7B53" w14:textId="3CC125E2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3B_DL_1A-11A_n77A_UL_1A_n77A-new</w:t>
            </w:r>
          </w:p>
        </w:tc>
      </w:tr>
      <w:tr w:rsidR="00227724" w:rsidRPr="00614771" w14:paraId="19A19DD1" w14:textId="77777777" w:rsidTr="002F184C">
        <w:trPr>
          <w:cantSplit/>
          <w:trHeight w:val="198"/>
        </w:trPr>
        <w:tc>
          <w:tcPr>
            <w:tcW w:w="2947" w:type="dxa"/>
          </w:tcPr>
          <w:p w14:paraId="57F0F0A2" w14:textId="58D72AB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0658D17F" w14:textId="0729E350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1869A40B" w14:textId="6D021DDF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540DB7E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3B_DL_1A-8A_n77A_UL_8A_n77A-ongoing</w:t>
            </w:r>
          </w:p>
          <w:p w14:paraId="27C70899" w14:textId="24311E68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3B_DL_8A-11A_n77A_UL_8A_n77A-new</w:t>
            </w:r>
          </w:p>
        </w:tc>
      </w:tr>
      <w:tr w:rsidR="00227724" w:rsidRPr="00614771" w14:paraId="2C0244DC" w14:textId="77777777" w:rsidTr="002F184C">
        <w:trPr>
          <w:cantSplit/>
          <w:trHeight w:val="198"/>
        </w:trPr>
        <w:tc>
          <w:tcPr>
            <w:tcW w:w="2947" w:type="dxa"/>
          </w:tcPr>
          <w:p w14:paraId="6830124C" w14:textId="0B684703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066740FB" w14:textId="49D1218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4234857F" w14:textId="7701067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D6136A6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3B_DL_1A-11A_n77A_UL_11A_n77A-new</w:t>
            </w:r>
          </w:p>
          <w:p w14:paraId="73F22855" w14:textId="157A8C99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3B_DL_8A-11A_n77A_UL_11A_n77A-new</w:t>
            </w:r>
          </w:p>
        </w:tc>
      </w:tr>
      <w:tr w:rsidR="00227724" w:rsidRPr="00614771" w14:paraId="5CC4C30D" w14:textId="77777777" w:rsidTr="002F184C">
        <w:trPr>
          <w:cantSplit/>
          <w:trHeight w:val="198"/>
        </w:trPr>
        <w:tc>
          <w:tcPr>
            <w:tcW w:w="2947" w:type="dxa"/>
          </w:tcPr>
          <w:p w14:paraId="6E1868B0" w14:textId="19707AAA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12D16083" w14:textId="64C0852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0570373E" w14:textId="48C062E3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179E69C5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3B_DL_1A-8A_n78A_UL_1A_n78A-completed</w:t>
            </w:r>
          </w:p>
          <w:p w14:paraId="3D03FB19" w14:textId="334C7319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3B_DL_1A-11A_n78A_UL_1A_n78A-new</w:t>
            </w:r>
          </w:p>
        </w:tc>
      </w:tr>
      <w:tr w:rsidR="00227724" w:rsidRPr="00614771" w14:paraId="2237B0E1" w14:textId="77777777" w:rsidTr="002F184C">
        <w:trPr>
          <w:cantSplit/>
          <w:trHeight w:val="198"/>
        </w:trPr>
        <w:tc>
          <w:tcPr>
            <w:tcW w:w="2947" w:type="dxa"/>
          </w:tcPr>
          <w:p w14:paraId="037BA2D1" w14:textId="16E85955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2ECB5D92" w14:textId="1ED889E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4AD18454" w14:textId="742F12B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4CEE18B3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3B_DL_1A-8A_n78A_UL_8A_n78A-completed</w:t>
            </w:r>
          </w:p>
          <w:p w14:paraId="62CE5FA2" w14:textId="65366E9B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3B_DL_8A-11A_n78A_UL_8A_n78A-new</w:t>
            </w:r>
          </w:p>
        </w:tc>
      </w:tr>
      <w:tr w:rsidR="00227724" w:rsidRPr="00614771" w14:paraId="7FD95B6F" w14:textId="77777777" w:rsidTr="002F184C">
        <w:trPr>
          <w:cantSplit/>
          <w:trHeight w:val="198"/>
        </w:trPr>
        <w:tc>
          <w:tcPr>
            <w:tcW w:w="2947" w:type="dxa"/>
          </w:tcPr>
          <w:p w14:paraId="4D897836" w14:textId="743E1981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60B07B7A" w14:textId="21E2C24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6D7DCF95" w14:textId="13432636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121D9CFE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3B_DL_1A-11A_n78A_UL_11A_n78A-new</w:t>
            </w:r>
          </w:p>
          <w:p w14:paraId="0E918649" w14:textId="151C78AB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3B_DL_8A-11A_n78A_UL_11A_n78A-new</w:t>
            </w:r>
          </w:p>
        </w:tc>
      </w:tr>
      <w:tr w:rsidR="00227724" w:rsidRPr="006A5E15" w14:paraId="06D45C2D" w14:textId="77777777" w:rsidTr="00E67462">
        <w:trPr>
          <w:cantSplit/>
          <w:trHeight w:val="198"/>
        </w:trPr>
        <w:tc>
          <w:tcPr>
            <w:tcW w:w="2947" w:type="dxa"/>
          </w:tcPr>
          <w:p w14:paraId="3991E1CC" w14:textId="004DFB09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279C7BDA" w14:textId="28F16AC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394813AB" w14:textId="509AAF6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94720EF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3B_DL_1A-8A_n257A_UL_1A_n257A-completed</w:t>
            </w:r>
          </w:p>
          <w:p w14:paraId="1D2746D0" w14:textId="18C764F7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3B_DL_1A-11A_n257A_UL_1A_n257A-new</w:t>
            </w:r>
          </w:p>
        </w:tc>
      </w:tr>
      <w:tr w:rsidR="00227724" w:rsidRPr="006A5E15" w14:paraId="1256FB07" w14:textId="77777777" w:rsidTr="00E67462">
        <w:trPr>
          <w:cantSplit/>
          <w:trHeight w:val="198"/>
        </w:trPr>
        <w:tc>
          <w:tcPr>
            <w:tcW w:w="2947" w:type="dxa"/>
          </w:tcPr>
          <w:p w14:paraId="1BE0F02F" w14:textId="3479200A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1FF76A5E" w14:textId="5672A88C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71B84D6B" w14:textId="07B8E911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5BD1DB5C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3B_DL_1A-8A_n257A_UL_8A_n257A-completed</w:t>
            </w:r>
          </w:p>
          <w:p w14:paraId="467F07B1" w14:textId="1CD93C61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3B_DL_8A-11A_n257A_UL_8A_n257A-new</w:t>
            </w:r>
          </w:p>
        </w:tc>
      </w:tr>
      <w:tr w:rsidR="00227724" w:rsidRPr="00614771" w14:paraId="158D5335" w14:textId="77777777" w:rsidTr="00E67462">
        <w:trPr>
          <w:cantSplit/>
          <w:trHeight w:val="198"/>
        </w:trPr>
        <w:tc>
          <w:tcPr>
            <w:tcW w:w="2947" w:type="dxa"/>
          </w:tcPr>
          <w:p w14:paraId="2DE8FA56" w14:textId="54EE148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17A97D80" w14:textId="6DCFF966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5C405F81" w14:textId="5E9FB5A4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30082A86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3B_DL_1A-11A_n257A_UL_11A_n257A-new</w:t>
            </w:r>
          </w:p>
          <w:p w14:paraId="2C9CC70F" w14:textId="44541745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3B_DL_8A-11A_n257A_UL_11A_n257A-new</w:t>
            </w:r>
          </w:p>
        </w:tc>
      </w:tr>
      <w:tr w:rsidR="00227724" w:rsidRPr="00614771" w14:paraId="69929D0E" w14:textId="77777777" w:rsidTr="00E67462">
        <w:trPr>
          <w:cantSplit/>
          <w:trHeight w:val="198"/>
        </w:trPr>
        <w:tc>
          <w:tcPr>
            <w:tcW w:w="2947" w:type="dxa"/>
          </w:tcPr>
          <w:p w14:paraId="69BDDA0A" w14:textId="690D7B9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20208ED9" w14:textId="63B678A9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1C14D042" w14:textId="6A3FE12E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2FAE903B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 DL_1A-8A-11A_n257A_UL_1A_n257A-new</w:t>
            </w:r>
          </w:p>
          <w:p w14:paraId="56DFFE33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DL_1A-8A_ n257D_UL_1A_n257A-new</w:t>
            </w:r>
          </w:p>
          <w:p w14:paraId="65863B02" w14:textId="6A27D167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DL_1A-11A_n257D_UL_1A_n257A-new</w:t>
            </w:r>
          </w:p>
        </w:tc>
      </w:tr>
      <w:tr w:rsidR="00227724" w:rsidRPr="00614771" w14:paraId="70ACCFA4" w14:textId="77777777" w:rsidTr="00E67462">
        <w:trPr>
          <w:cantSplit/>
          <w:trHeight w:val="198"/>
        </w:trPr>
        <w:tc>
          <w:tcPr>
            <w:tcW w:w="2947" w:type="dxa"/>
          </w:tcPr>
          <w:p w14:paraId="38A0206A" w14:textId="1499455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01670AE4" w14:textId="63C741D2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69198300" w14:textId="6E35102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04BA3DA2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 DL_1A-8A-11A_n257A_UL_8A_n257A-new</w:t>
            </w:r>
          </w:p>
          <w:p w14:paraId="77DB14A3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DL_1A-8A_n257D_UL_8A_n257A-new</w:t>
            </w:r>
          </w:p>
          <w:p w14:paraId="12C37D5B" w14:textId="2AB3B889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DL_8A-11A_n257D_UL_8A_n257A-new</w:t>
            </w:r>
          </w:p>
        </w:tc>
      </w:tr>
      <w:tr w:rsidR="00227724" w:rsidRPr="00614771" w14:paraId="2B059046" w14:textId="77777777" w:rsidTr="00E67462">
        <w:trPr>
          <w:cantSplit/>
          <w:trHeight w:val="198"/>
        </w:trPr>
        <w:tc>
          <w:tcPr>
            <w:tcW w:w="2947" w:type="dxa"/>
          </w:tcPr>
          <w:p w14:paraId="30A6C0A3" w14:textId="4BBB3B68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DL_1A-8A-11A_n257D_UL_11A_n257A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215" w:type="dxa"/>
            <w:gridSpan w:val="2"/>
          </w:tcPr>
          <w:p w14:paraId="533E63EC" w14:textId="08F04BEB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810" w:type="dxa"/>
            <w:gridSpan w:val="2"/>
          </w:tcPr>
          <w:p w14:paraId="1B8C4534" w14:textId="059D202F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617" w:type="dxa"/>
          </w:tcPr>
          <w:p w14:paraId="77E86C2F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 DL_1A-8A-11A_n257A_UL_11A_n257A-new</w:t>
            </w:r>
          </w:p>
          <w:p w14:paraId="2A8B415C" w14:textId="77777777" w:rsidR="00227724" w:rsidRPr="009A19DE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DL_1A-11A_ n257D_UL_11A_n257A-new</w:t>
            </w:r>
          </w:p>
          <w:p w14:paraId="6F47A804" w14:textId="3B572AAF" w:rsidR="00227724" w:rsidRPr="009A19DE" w:rsidRDefault="00227724" w:rsidP="002277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 DL_8A-11A_n257D_UL_11A_n257A-new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2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3ABDD1BD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80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8D0FE5" w:rsidRDefault="008D0FE5">
      <w:r>
        <w:separator/>
      </w:r>
    </w:p>
  </w:endnote>
  <w:endnote w:type="continuationSeparator" w:id="0">
    <w:p w14:paraId="77383E9E" w14:textId="77777777" w:rsidR="008D0FE5" w:rsidRDefault="008D0FE5">
      <w:r>
        <w:continuationSeparator/>
      </w:r>
    </w:p>
  </w:endnote>
  <w:endnote w:type="continuationNotice" w:id="1">
    <w:p w14:paraId="342C9E4B" w14:textId="77777777" w:rsidR="008D0FE5" w:rsidRDefault="008D0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8D0FE5" w:rsidRDefault="008D0FE5">
      <w:r>
        <w:separator/>
      </w:r>
    </w:p>
  </w:footnote>
  <w:footnote w:type="continuationSeparator" w:id="0">
    <w:p w14:paraId="59408D5A" w14:textId="77777777" w:rsidR="008D0FE5" w:rsidRDefault="008D0FE5">
      <w:r>
        <w:continuationSeparator/>
      </w:r>
    </w:p>
  </w:footnote>
  <w:footnote w:type="continuationNotice" w:id="1">
    <w:p w14:paraId="07C62476" w14:textId="77777777" w:rsidR="008D0FE5" w:rsidRDefault="008D0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372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03D6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718F7"/>
    <w:rsid w:val="00D71F40"/>
    <w:rsid w:val="00D74978"/>
    <w:rsid w:val="00D770EB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masashi.fushiki@g.sogtbank.co.jp" TargetMode="External"/><Relationship Id="rId76" Type="http://schemas.openxmlformats.org/officeDocument/2006/relationships/hyperlink" Target="mailto:masashi.fushiki@g.sogtbank.co.jp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66" Type="http://schemas.openxmlformats.org/officeDocument/2006/relationships/hyperlink" Target="mailto:yuuta.oguma.yt@nttdocomo.com" TargetMode="External"/><Relationship Id="rId74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sashi.fushiki@g.sogtbank.co.j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arc.grant@att.com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sashi.fushiki@g.sogtbank.co.jp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masashi.fushiki@g.sogtbank.co.jp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hyperlink" Target="mailto:per.lindell@ericsson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yuuta.oguma.yt@nttdocomo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DFB3E-049D-4EA5-8F93-FE20A4C1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72</Pages>
  <Words>16979</Words>
  <Characters>201829</Characters>
  <Application>Microsoft Office Word</Application>
  <DocSecurity>0</DocSecurity>
  <Lines>1681</Lines>
  <Paragraphs>436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218372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2018-12-03T08:49:00Z</dcterms:created>
  <dcterms:modified xsi:type="dcterms:W3CDTF">2019-03-08T10:14:00Z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